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Layout w:type="fixed"/>
        <w:tblLook w:val="00A0"/>
      </w:tblPr>
      <w:tblGrid>
        <w:gridCol w:w="9639"/>
      </w:tblGrid>
      <w:tr w:rsidR="00900CF6" w:rsidRPr="00593D77" w:rsidTr="002C26F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Pr="00593D77" w:rsidRDefault="00900CF6" w:rsidP="002C26F5">
            <w:pPr>
              <w:ind w:left="5040"/>
              <w:jc w:val="center"/>
              <w:rPr>
                <w:szCs w:val="28"/>
              </w:rPr>
            </w:pPr>
            <w:r w:rsidRPr="00593D77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>1</w:t>
            </w:r>
          </w:p>
        </w:tc>
      </w:tr>
      <w:tr w:rsidR="00900CF6" w:rsidRPr="00593D77" w:rsidTr="002C26F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Default="00900CF6" w:rsidP="002C26F5">
            <w:pPr>
              <w:ind w:left="5040"/>
              <w:rPr>
                <w:szCs w:val="28"/>
              </w:rPr>
            </w:pPr>
            <w:r w:rsidRPr="00593D77">
              <w:rPr>
                <w:szCs w:val="28"/>
              </w:rPr>
              <w:t>к  решению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XXXVI</w:t>
            </w:r>
            <w:r>
              <w:rPr>
                <w:szCs w:val="28"/>
              </w:rPr>
              <w:t>-ой сессии</w:t>
            </w:r>
            <w:r w:rsidRPr="00593D77">
              <w:rPr>
                <w:szCs w:val="28"/>
              </w:rPr>
              <w:t xml:space="preserve"> </w:t>
            </w:r>
          </w:p>
          <w:p w:rsidR="00900CF6" w:rsidRPr="00ED24F1" w:rsidRDefault="00900CF6" w:rsidP="002C26F5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Совета муниципального </w:t>
            </w:r>
            <w:r w:rsidRPr="00593D77">
              <w:rPr>
                <w:szCs w:val="28"/>
              </w:rPr>
              <w:t>образования</w:t>
            </w:r>
          </w:p>
        </w:tc>
      </w:tr>
      <w:tr w:rsidR="00900CF6" w:rsidRPr="00593D77" w:rsidTr="002C26F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Pr="00DA7D5E" w:rsidRDefault="00900CF6" w:rsidP="00DA7D5E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</w:t>
            </w:r>
            <w:r w:rsidRPr="00593D77">
              <w:rPr>
                <w:szCs w:val="28"/>
              </w:rPr>
              <w:t xml:space="preserve"> Выселковский район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 созыва</w:t>
            </w:r>
          </w:p>
        </w:tc>
      </w:tr>
      <w:tr w:rsidR="00900CF6" w:rsidRPr="00593D77" w:rsidTr="002C26F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Pr="00E21664" w:rsidRDefault="00900CF6" w:rsidP="008A35EC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>от  16 мая   2019 года    №  2-287</w:t>
            </w:r>
          </w:p>
        </w:tc>
      </w:tr>
    </w:tbl>
    <w:p w:rsidR="00900CF6" w:rsidRPr="006F5E44" w:rsidRDefault="00900CF6" w:rsidP="000336F2">
      <w:pPr>
        <w:ind w:left="4248"/>
        <w:rPr>
          <w:sz w:val="24"/>
        </w:rPr>
      </w:pPr>
    </w:p>
    <w:p w:rsidR="00900CF6" w:rsidRPr="006F5E44" w:rsidRDefault="00900CF6" w:rsidP="00410BE7">
      <w:pPr>
        <w:ind w:left="5529"/>
        <w:jc w:val="right"/>
        <w:outlineLvl w:val="0"/>
        <w:rPr>
          <w:color w:val="000000"/>
          <w:sz w:val="24"/>
        </w:rPr>
      </w:pPr>
    </w:p>
    <w:p w:rsidR="00900CF6" w:rsidRPr="00FB66DB" w:rsidRDefault="00900CF6" w:rsidP="00FB66DB">
      <w:pPr>
        <w:jc w:val="center"/>
        <w:outlineLvl w:val="0"/>
        <w:rPr>
          <w:b/>
          <w:sz w:val="24"/>
        </w:rPr>
      </w:pPr>
      <w:r w:rsidRPr="00FB66DB">
        <w:rPr>
          <w:b/>
          <w:sz w:val="24"/>
        </w:rPr>
        <w:t xml:space="preserve">Перечень  </w:t>
      </w:r>
      <w:r w:rsidRPr="00FB66DB">
        <w:rPr>
          <w:sz w:val="24"/>
        </w:rPr>
        <w:t xml:space="preserve"> </w:t>
      </w:r>
      <w:r w:rsidRPr="00FB66DB">
        <w:rPr>
          <w:b/>
          <w:sz w:val="24"/>
        </w:rPr>
        <w:t>главных администраторов доходов районного бюджета</w:t>
      </w:r>
    </w:p>
    <w:p w:rsidR="00900CF6" w:rsidRDefault="00900CF6" w:rsidP="00FB66DB">
      <w:pPr>
        <w:jc w:val="center"/>
        <w:outlineLvl w:val="0"/>
        <w:rPr>
          <w:b/>
          <w:sz w:val="24"/>
        </w:rPr>
      </w:pPr>
      <w:r w:rsidRPr="00FB66DB">
        <w:rPr>
          <w:b/>
          <w:sz w:val="24"/>
        </w:rPr>
        <w:t xml:space="preserve"> и закрепляемые за ними виды (подвиды)  доходов районного бюджета </w:t>
      </w:r>
    </w:p>
    <w:p w:rsidR="00900CF6" w:rsidRDefault="00900CF6" w:rsidP="00FB66DB">
      <w:pPr>
        <w:jc w:val="center"/>
        <w:outlineLvl w:val="0"/>
        <w:rPr>
          <w:b/>
          <w:sz w:val="24"/>
        </w:rPr>
      </w:pPr>
      <w:r w:rsidRPr="00FB66DB">
        <w:rPr>
          <w:b/>
          <w:sz w:val="24"/>
        </w:rPr>
        <w:t xml:space="preserve">и перечень главных администраторов источников финансирования </w:t>
      </w:r>
    </w:p>
    <w:p w:rsidR="00900CF6" w:rsidRDefault="00900CF6" w:rsidP="007C2C3C">
      <w:pPr>
        <w:jc w:val="center"/>
        <w:outlineLvl w:val="0"/>
        <w:rPr>
          <w:sz w:val="24"/>
        </w:rPr>
      </w:pPr>
      <w:r w:rsidRPr="00FB66DB">
        <w:rPr>
          <w:b/>
          <w:sz w:val="24"/>
        </w:rPr>
        <w:t xml:space="preserve">дефицита районного бюджета  </w:t>
      </w:r>
    </w:p>
    <w:p w:rsidR="00900CF6" w:rsidRPr="00FB66DB" w:rsidRDefault="00900CF6" w:rsidP="00FB66DB">
      <w:pPr>
        <w:ind w:left="5670"/>
        <w:jc w:val="center"/>
        <w:outlineLvl w:val="0"/>
        <w:rPr>
          <w:sz w:val="24"/>
        </w:rPr>
      </w:pPr>
      <w:r w:rsidRPr="00FB66DB">
        <w:rPr>
          <w:sz w:val="24"/>
        </w:rPr>
        <w:t xml:space="preserve">  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9"/>
        <w:gridCol w:w="2992"/>
        <w:gridCol w:w="5419"/>
      </w:tblGrid>
      <w:tr w:rsidR="00900CF6" w:rsidRPr="00FB66DB" w:rsidTr="00EF699E">
        <w:trPr>
          <w:trHeight w:val="661"/>
        </w:trPr>
        <w:tc>
          <w:tcPr>
            <w:tcW w:w="4301" w:type="dxa"/>
            <w:gridSpan w:val="2"/>
            <w:vAlign w:val="center"/>
          </w:tcPr>
          <w:p w:rsidR="00900CF6" w:rsidRPr="00FB66DB" w:rsidRDefault="00900CF6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Код бюджетной классификации Российской Федерации</w:t>
            </w:r>
          </w:p>
        </w:tc>
        <w:tc>
          <w:tcPr>
            <w:tcW w:w="5419" w:type="dxa"/>
            <w:vMerge w:val="restart"/>
            <w:vAlign w:val="center"/>
          </w:tcPr>
          <w:p w:rsidR="00900CF6" w:rsidRPr="00FB66DB" w:rsidRDefault="00900CF6" w:rsidP="00FB66DB">
            <w:pPr>
              <w:tabs>
                <w:tab w:val="left" w:pos="5040"/>
              </w:tabs>
              <w:jc w:val="center"/>
              <w:rPr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Наименование главного администратора доходов и источников финансирования дефицита районного бюджета </w:t>
            </w:r>
          </w:p>
          <w:p w:rsidR="00900CF6" w:rsidRPr="00FB66DB" w:rsidRDefault="00900CF6" w:rsidP="00FB66DB">
            <w:pPr>
              <w:jc w:val="center"/>
              <w:rPr>
                <w:color w:val="000000"/>
                <w:sz w:val="24"/>
              </w:rPr>
            </w:pPr>
          </w:p>
        </w:tc>
      </w:tr>
      <w:tr w:rsidR="00900CF6" w:rsidRPr="00FB66DB" w:rsidTr="00EF699E">
        <w:trPr>
          <w:trHeight w:val="2325"/>
        </w:trPr>
        <w:tc>
          <w:tcPr>
            <w:tcW w:w="1309" w:type="dxa"/>
            <w:vAlign w:val="center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главного администратора доходов и источников финансирования</w:t>
            </w:r>
          </w:p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дефицита районного бюджета</w:t>
            </w:r>
          </w:p>
          <w:p w:rsidR="00900CF6" w:rsidRPr="00FB66DB" w:rsidRDefault="00900CF6" w:rsidP="00FB66DB">
            <w:pPr>
              <w:jc w:val="center"/>
              <w:rPr>
                <w:sz w:val="24"/>
              </w:rPr>
            </w:pPr>
          </w:p>
        </w:tc>
        <w:tc>
          <w:tcPr>
            <w:tcW w:w="2992" w:type="dxa"/>
            <w:vAlign w:val="center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 xml:space="preserve">доходов и источников финансирования дефицита районного бюджета </w:t>
            </w:r>
          </w:p>
          <w:p w:rsidR="00900CF6" w:rsidRPr="00FB66DB" w:rsidRDefault="00900CF6" w:rsidP="00FB66DB">
            <w:pPr>
              <w:jc w:val="center"/>
              <w:rPr>
                <w:sz w:val="24"/>
              </w:rPr>
            </w:pPr>
          </w:p>
          <w:p w:rsidR="00900CF6" w:rsidRPr="00FB66DB" w:rsidRDefault="00900CF6" w:rsidP="00FB66DB">
            <w:pPr>
              <w:jc w:val="center"/>
              <w:rPr>
                <w:sz w:val="24"/>
              </w:rPr>
            </w:pPr>
          </w:p>
        </w:tc>
        <w:tc>
          <w:tcPr>
            <w:tcW w:w="5419" w:type="dxa"/>
            <w:vMerge/>
            <w:vAlign w:val="center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</w:p>
        </w:tc>
      </w:tr>
    </w:tbl>
    <w:p w:rsidR="00900CF6" w:rsidRPr="00FB66DB" w:rsidRDefault="00900CF6" w:rsidP="00FB66DB">
      <w:pPr>
        <w:rPr>
          <w:sz w:val="24"/>
        </w:rPr>
      </w:pPr>
    </w:p>
    <w:tbl>
      <w:tblPr>
        <w:tblW w:w="9720" w:type="dxa"/>
        <w:tblInd w:w="108" w:type="dxa"/>
        <w:tblLayout w:type="fixed"/>
        <w:tblLook w:val="0000"/>
      </w:tblPr>
      <w:tblGrid>
        <w:gridCol w:w="1080"/>
        <w:gridCol w:w="3031"/>
        <w:gridCol w:w="5609"/>
      </w:tblGrid>
      <w:tr w:rsidR="00900CF6" w:rsidRPr="00FB66DB" w:rsidTr="00EF699E">
        <w:trPr>
          <w:trHeight w:val="330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2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3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/>
                <w:bCs/>
                <w:sz w:val="24"/>
              </w:rPr>
            </w:pPr>
            <w:r w:rsidRPr="00FB66DB">
              <w:rPr>
                <w:b/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5609" w:type="dxa"/>
            <w:vAlign w:val="bottom"/>
          </w:tcPr>
          <w:p w:rsidR="00900CF6" w:rsidRPr="00FB66DB" w:rsidRDefault="00900CF6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 xml:space="preserve">Администрация муниципального </w:t>
            </w:r>
          </w:p>
          <w:p w:rsidR="00900CF6" w:rsidRPr="00FB66DB" w:rsidRDefault="00900CF6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образования Выселковский район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/>
                <w:color w:val="000000"/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 xml:space="preserve">902    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1 08 07150 01 1000 110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color w:val="000000"/>
                <w:sz w:val="24"/>
              </w:rPr>
              <w:t xml:space="preserve"> ( сумма платежа, в том числе перерасчеты, недоимка и задолженность по платежу)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1 08 07150 01 4000 110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color w:val="000000"/>
                <w:sz w:val="24"/>
              </w:rPr>
              <w:t xml:space="preserve"> (прочие поступления)</w:t>
            </w:r>
          </w:p>
        </w:tc>
      </w:tr>
      <w:tr w:rsidR="00900CF6" w:rsidRPr="00FB66DB" w:rsidTr="00EF699E">
        <w:trPr>
          <w:trHeight w:val="1274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1 11 01050 05 0000 120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900CF6" w:rsidRPr="00FB66DB" w:rsidTr="00EF699E">
        <w:trPr>
          <w:trHeight w:val="1019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1 11 03050 05 0000 120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496601" w:rsidRDefault="00900CF6" w:rsidP="00C17A99">
            <w:pPr>
              <w:rPr>
                <w:color w:val="000000"/>
                <w:sz w:val="24"/>
              </w:rPr>
            </w:pPr>
            <w:r w:rsidRPr="00496601">
              <w:rPr>
                <w:color w:val="000000"/>
                <w:sz w:val="24"/>
              </w:rPr>
              <w:t>1 11 050</w:t>
            </w:r>
            <w:r w:rsidRPr="00496601">
              <w:rPr>
                <w:color w:val="000000"/>
                <w:sz w:val="24"/>
                <w:lang w:val="en-US"/>
              </w:rPr>
              <w:t>13</w:t>
            </w:r>
            <w:r w:rsidRPr="00496601">
              <w:rPr>
                <w:color w:val="000000"/>
                <w:sz w:val="24"/>
              </w:rPr>
              <w:t xml:space="preserve"> 05 00</w:t>
            </w:r>
            <w:r w:rsidRPr="00496601">
              <w:rPr>
                <w:color w:val="000000"/>
                <w:sz w:val="24"/>
                <w:lang w:val="en-US"/>
              </w:rPr>
              <w:t>21</w:t>
            </w:r>
            <w:r w:rsidRPr="00496601">
              <w:rPr>
                <w:color w:val="000000"/>
                <w:sz w:val="24"/>
              </w:rPr>
              <w:t xml:space="preserve"> 120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Доходы, получаемые в виде арендной платы за земельные участки сельскохозяйственного назначения,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C518D7" w:rsidRDefault="00900CF6" w:rsidP="00FB66DB">
            <w:pPr>
              <w:jc w:val="center"/>
              <w:rPr>
                <w:color w:val="000000"/>
                <w:sz w:val="24"/>
              </w:rPr>
            </w:pPr>
            <w:r w:rsidRPr="00C518D7">
              <w:rPr>
                <w:color w:val="000000"/>
                <w:sz w:val="24"/>
              </w:rPr>
              <w:t>1 11 050</w:t>
            </w:r>
            <w:r w:rsidRPr="00C518D7">
              <w:rPr>
                <w:color w:val="000000"/>
                <w:sz w:val="24"/>
                <w:lang w:val="en-US"/>
              </w:rPr>
              <w:t>13</w:t>
            </w:r>
            <w:r w:rsidRPr="00C518D7">
              <w:rPr>
                <w:color w:val="000000"/>
                <w:sz w:val="24"/>
              </w:rPr>
              <w:t xml:space="preserve"> 05 00</w:t>
            </w:r>
            <w:r w:rsidRPr="00C518D7">
              <w:rPr>
                <w:color w:val="000000"/>
                <w:sz w:val="24"/>
                <w:lang w:val="en-US"/>
              </w:rPr>
              <w:t>2</w:t>
            </w:r>
            <w:r w:rsidRPr="00C518D7">
              <w:rPr>
                <w:color w:val="000000"/>
                <w:sz w:val="24"/>
              </w:rPr>
              <w:t>3 120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Доходы, получаемые в виде арендной платы за земельные участки сельских населенных пунктов,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C518D7" w:rsidRDefault="00900CF6" w:rsidP="00FB66DB">
            <w:pPr>
              <w:jc w:val="center"/>
              <w:rPr>
                <w:color w:val="000000"/>
                <w:sz w:val="24"/>
              </w:rPr>
            </w:pPr>
            <w:r w:rsidRPr="00C518D7">
              <w:rPr>
                <w:color w:val="000000"/>
                <w:sz w:val="24"/>
              </w:rPr>
              <w:t>1 11 050</w:t>
            </w:r>
            <w:r w:rsidRPr="00C518D7">
              <w:rPr>
                <w:color w:val="000000"/>
                <w:sz w:val="24"/>
                <w:lang w:val="en-US"/>
              </w:rPr>
              <w:t>13</w:t>
            </w:r>
            <w:r w:rsidRPr="00C518D7">
              <w:rPr>
                <w:color w:val="000000"/>
                <w:sz w:val="24"/>
              </w:rPr>
              <w:t xml:space="preserve"> 05 00</w:t>
            </w:r>
            <w:r w:rsidRPr="00C518D7">
              <w:rPr>
                <w:color w:val="000000"/>
                <w:sz w:val="24"/>
                <w:lang w:val="en-US"/>
              </w:rPr>
              <w:t>2</w:t>
            </w:r>
            <w:r w:rsidRPr="00C518D7">
              <w:rPr>
                <w:color w:val="000000"/>
                <w:sz w:val="24"/>
              </w:rPr>
              <w:t>4 120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Доходы, получаемые в виде арендной платы за земельные участки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C518D7" w:rsidRDefault="00900CF6" w:rsidP="00FB66DB">
            <w:pPr>
              <w:jc w:val="center"/>
              <w:rPr>
                <w:color w:val="000000"/>
                <w:sz w:val="24"/>
              </w:rPr>
            </w:pPr>
            <w:r w:rsidRPr="00C518D7">
              <w:rPr>
                <w:color w:val="000000"/>
                <w:sz w:val="24"/>
              </w:rPr>
              <w:t>1 11 050</w:t>
            </w:r>
            <w:r w:rsidRPr="00C518D7">
              <w:rPr>
                <w:color w:val="000000"/>
                <w:sz w:val="24"/>
                <w:lang w:val="en-US"/>
              </w:rPr>
              <w:t>13</w:t>
            </w:r>
            <w:r w:rsidRPr="00C518D7">
              <w:rPr>
                <w:color w:val="000000"/>
                <w:sz w:val="24"/>
              </w:rPr>
              <w:t xml:space="preserve"> 05 00</w:t>
            </w:r>
            <w:r w:rsidRPr="00C518D7">
              <w:rPr>
                <w:color w:val="000000"/>
                <w:sz w:val="24"/>
                <w:lang w:val="en-US"/>
              </w:rPr>
              <w:t>2</w:t>
            </w:r>
            <w:r w:rsidRPr="00C518D7">
              <w:rPr>
                <w:color w:val="000000"/>
                <w:sz w:val="24"/>
              </w:rPr>
              <w:t>6 120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Доходы, получаемые по результатам торгов в виде арендной платы за земельные участки, 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900CF6" w:rsidRPr="00C518D7" w:rsidRDefault="00900CF6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94D3D" w:rsidRDefault="00900CF6" w:rsidP="00FB66DB">
            <w:pPr>
              <w:jc w:val="center"/>
              <w:rPr>
                <w:sz w:val="24"/>
              </w:rPr>
            </w:pPr>
            <w:r w:rsidRPr="00F94D3D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94D3D" w:rsidRDefault="00900CF6" w:rsidP="00FB66DB">
            <w:pPr>
              <w:jc w:val="center"/>
              <w:rPr>
                <w:sz w:val="24"/>
              </w:rPr>
            </w:pPr>
            <w:r w:rsidRPr="00F94D3D">
              <w:rPr>
                <w:sz w:val="24"/>
              </w:rPr>
              <w:t>1 11 05025 05 0000 120</w:t>
            </w:r>
          </w:p>
        </w:tc>
        <w:tc>
          <w:tcPr>
            <w:tcW w:w="5609" w:type="dxa"/>
          </w:tcPr>
          <w:p w:rsidR="00900CF6" w:rsidRPr="00F94D3D" w:rsidRDefault="00900CF6" w:rsidP="00FB66DB">
            <w:pPr>
              <w:jc w:val="both"/>
              <w:rPr>
                <w:sz w:val="24"/>
              </w:rPr>
            </w:pPr>
            <w:r w:rsidRPr="00F94D3D">
              <w:rPr>
                <w:sz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1 11 05035 05 0042 120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сдачи в аренду имущества, находящегося в оперативном управлении  органов управления муниципальных районов и созданных ими учреждений  (за исключением имущества муниципальных бюджетных и   автономных учреждений)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C2C3C" w:rsidRDefault="00900CF6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7C2C3C" w:rsidRDefault="00900CF6" w:rsidP="00FB66DB">
            <w:pPr>
              <w:jc w:val="center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1 11 05313 05 0000 120</w:t>
            </w:r>
          </w:p>
        </w:tc>
        <w:tc>
          <w:tcPr>
            <w:tcW w:w="5609" w:type="dxa"/>
          </w:tcPr>
          <w:p w:rsidR="00900CF6" w:rsidRPr="007C2C3C" w:rsidRDefault="00900CF6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C2C3C" w:rsidRDefault="00900CF6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7C2C3C" w:rsidRDefault="00900CF6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1 11 05325 05 0000 120</w:t>
            </w:r>
          </w:p>
        </w:tc>
        <w:tc>
          <w:tcPr>
            <w:tcW w:w="5609" w:type="dxa"/>
          </w:tcPr>
          <w:p w:rsidR="00900CF6" w:rsidRPr="007C2C3C" w:rsidRDefault="00900CF6" w:rsidP="00FB66DB">
            <w:pPr>
              <w:jc w:val="both"/>
              <w:rPr>
                <w:sz w:val="24"/>
              </w:rPr>
            </w:pPr>
            <w:r w:rsidRPr="007C2C3C">
              <w:rPr>
                <w:sz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C2C3C" w:rsidRDefault="00900CF6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  <w:p w:rsidR="00900CF6" w:rsidRPr="007C2C3C" w:rsidRDefault="00900CF6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900CF6" w:rsidRPr="007C2C3C" w:rsidRDefault="00900CF6" w:rsidP="00FB66DB">
            <w:pPr>
              <w:jc w:val="center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1 11 05075 05 0000 120</w:t>
            </w:r>
          </w:p>
        </w:tc>
        <w:tc>
          <w:tcPr>
            <w:tcW w:w="5609" w:type="dxa"/>
          </w:tcPr>
          <w:p w:rsidR="00900CF6" w:rsidRPr="007C2C3C" w:rsidRDefault="00900CF6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Доходы от сдачи в аренду имущества, составляющего казну муниципальных районов  (за исключением земельных участков)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C2C3C" w:rsidRDefault="00900CF6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7C2C3C" w:rsidRDefault="00900CF6" w:rsidP="00FB66DB">
            <w:pPr>
              <w:jc w:val="center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1 11 07015 05 0000 120</w:t>
            </w:r>
          </w:p>
        </w:tc>
        <w:tc>
          <w:tcPr>
            <w:tcW w:w="5609" w:type="dxa"/>
          </w:tcPr>
          <w:p w:rsidR="00900CF6" w:rsidRPr="007C2C3C" w:rsidRDefault="00900CF6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 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5D49FE" w:rsidRDefault="00900CF6" w:rsidP="00FB66DB">
            <w:pPr>
              <w:jc w:val="center"/>
              <w:rPr>
                <w:sz w:val="24"/>
              </w:rPr>
            </w:pPr>
            <w:r w:rsidRPr="005D49FE">
              <w:rPr>
                <w:sz w:val="24"/>
              </w:rPr>
              <w:t>902</w:t>
            </w:r>
          </w:p>
          <w:p w:rsidR="00900CF6" w:rsidRPr="005D49FE" w:rsidRDefault="00900CF6" w:rsidP="00DD463C">
            <w:pPr>
              <w:rPr>
                <w:b/>
                <w:sz w:val="24"/>
              </w:rPr>
            </w:pPr>
          </w:p>
          <w:p w:rsidR="00900CF6" w:rsidRPr="005D49FE" w:rsidRDefault="00900CF6" w:rsidP="00DD463C">
            <w:pPr>
              <w:rPr>
                <w:b/>
                <w:sz w:val="24"/>
              </w:rPr>
            </w:pPr>
          </w:p>
          <w:p w:rsidR="00900CF6" w:rsidRPr="005D49FE" w:rsidRDefault="00900CF6" w:rsidP="00DD463C">
            <w:pPr>
              <w:rPr>
                <w:b/>
                <w:sz w:val="24"/>
              </w:rPr>
            </w:pPr>
          </w:p>
          <w:p w:rsidR="00900CF6" w:rsidRPr="005D49FE" w:rsidRDefault="00900CF6" w:rsidP="00DD463C">
            <w:pPr>
              <w:rPr>
                <w:b/>
                <w:sz w:val="24"/>
              </w:rPr>
            </w:pPr>
          </w:p>
          <w:p w:rsidR="00900CF6" w:rsidRPr="005D49FE" w:rsidRDefault="00900CF6" w:rsidP="00DD463C">
            <w:pPr>
              <w:rPr>
                <w:b/>
                <w:sz w:val="24"/>
              </w:rPr>
            </w:pPr>
          </w:p>
          <w:p w:rsidR="00900CF6" w:rsidRPr="005D49FE" w:rsidRDefault="00900CF6" w:rsidP="00DD463C">
            <w:pPr>
              <w:rPr>
                <w:b/>
                <w:sz w:val="24"/>
              </w:rPr>
            </w:pPr>
          </w:p>
          <w:p w:rsidR="00900CF6" w:rsidRPr="005D49FE" w:rsidRDefault="00900CF6" w:rsidP="00DD46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</w:t>
            </w:r>
            <w:r w:rsidRPr="005D49FE">
              <w:rPr>
                <w:b/>
                <w:sz w:val="24"/>
              </w:rPr>
              <w:t xml:space="preserve">       </w:t>
            </w:r>
          </w:p>
        </w:tc>
        <w:tc>
          <w:tcPr>
            <w:tcW w:w="3031" w:type="dxa"/>
          </w:tcPr>
          <w:p w:rsidR="00900CF6" w:rsidRPr="005D49FE" w:rsidRDefault="00900CF6" w:rsidP="00FB66DB">
            <w:pPr>
              <w:rPr>
                <w:color w:val="000000"/>
                <w:sz w:val="24"/>
              </w:rPr>
            </w:pPr>
            <w:r w:rsidRPr="005D49FE">
              <w:rPr>
                <w:color w:val="000000"/>
                <w:sz w:val="24"/>
              </w:rPr>
              <w:t>1 11 09045 05 0000 120</w:t>
            </w:r>
          </w:p>
          <w:p w:rsidR="00900CF6" w:rsidRPr="005D49FE" w:rsidRDefault="00900CF6" w:rsidP="00DD463C">
            <w:pPr>
              <w:rPr>
                <w:sz w:val="24"/>
              </w:rPr>
            </w:pPr>
          </w:p>
          <w:p w:rsidR="00900CF6" w:rsidRPr="005D49FE" w:rsidRDefault="00900CF6" w:rsidP="00DD463C">
            <w:pPr>
              <w:rPr>
                <w:sz w:val="24"/>
              </w:rPr>
            </w:pPr>
          </w:p>
          <w:p w:rsidR="00900CF6" w:rsidRPr="005D49FE" w:rsidRDefault="00900CF6" w:rsidP="00DD463C">
            <w:pPr>
              <w:rPr>
                <w:sz w:val="24"/>
              </w:rPr>
            </w:pPr>
          </w:p>
          <w:p w:rsidR="00900CF6" w:rsidRPr="005D49FE" w:rsidRDefault="00900CF6" w:rsidP="00DD463C">
            <w:pPr>
              <w:rPr>
                <w:sz w:val="24"/>
              </w:rPr>
            </w:pPr>
          </w:p>
          <w:p w:rsidR="00900CF6" w:rsidRPr="005D49FE" w:rsidRDefault="00900CF6" w:rsidP="00DD463C">
            <w:pPr>
              <w:rPr>
                <w:sz w:val="24"/>
              </w:rPr>
            </w:pPr>
          </w:p>
          <w:p w:rsidR="00900CF6" w:rsidRPr="005D49FE" w:rsidRDefault="00900CF6" w:rsidP="00DD463C">
            <w:pPr>
              <w:rPr>
                <w:sz w:val="24"/>
              </w:rPr>
            </w:pPr>
          </w:p>
          <w:p w:rsidR="00900CF6" w:rsidRPr="005D49FE" w:rsidRDefault="00900CF6" w:rsidP="00DD463C">
            <w:pPr>
              <w:rPr>
                <w:b/>
                <w:sz w:val="24"/>
              </w:rPr>
            </w:pPr>
          </w:p>
        </w:tc>
        <w:tc>
          <w:tcPr>
            <w:tcW w:w="5609" w:type="dxa"/>
          </w:tcPr>
          <w:p w:rsidR="00900CF6" w:rsidRPr="009F1A92" w:rsidRDefault="00900CF6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</w:t>
            </w:r>
            <w:r>
              <w:rPr>
                <w:color w:val="000000"/>
                <w:sz w:val="24"/>
              </w:rPr>
              <w:t>едприятий, в том числе казенных</w:t>
            </w:r>
          </w:p>
          <w:p w:rsidR="00900CF6" w:rsidRPr="007C2C3C" w:rsidRDefault="00900CF6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567476" w:rsidRDefault="00900CF6" w:rsidP="00FB66DB">
            <w:pPr>
              <w:jc w:val="center"/>
              <w:rPr>
                <w:sz w:val="24"/>
              </w:rPr>
            </w:pPr>
            <w:r w:rsidRPr="00567476">
              <w:rPr>
                <w:sz w:val="24"/>
              </w:rPr>
              <w:t xml:space="preserve">     902        </w:t>
            </w:r>
          </w:p>
        </w:tc>
        <w:tc>
          <w:tcPr>
            <w:tcW w:w="3031" w:type="dxa"/>
          </w:tcPr>
          <w:p w:rsidR="00900CF6" w:rsidRPr="00567476" w:rsidRDefault="00900CF6" w:rsidP="00FB66DB">
            <w:pPr>
              <w:rPr>
                <w:color w:val="000000"/>
                <w:sz w:val="24"/>
              </w:rPr>
            </w:pPr>
            <w:r w:rsidRPr="00567476">
              <w:rPr>
                <w:sz w:val="24"/>
              </w:rPr>
              <w:t>1 13 01075 05 0000 130</w:t>
            </w:r>
          </w:p>
        </w:tc>
        <w:tc>
          <w:tcPr>
            <w:tcW w:w="5609" w:type="dxa"/>
          </w:tcPr>
          <w:p w:rsidR="00900CF6" w:rsidRPr="00567476" w:rsidRDefault="00900CF6" w:rsidP="009F1A92">
            <w:pPr>
              <w:jc w:val="both"/>
              <w:rPr>
                <w:color w:val="000000"/>
                <w:sz w:val="24"/>
              </w:rPr>
            </w:pPr>
            <w:r w:rsidRPr="00567476">
              <w:rPr>
                <w:color w:val="000000"/>
                <w:sz w:val="24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  <w:p w:rsidR="00900CF6" w:rsidRPr="00567476" w:rsidRDefault="00900CF6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C2C3C" w:rsidRDefault="00900CF6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7C2C3C" w:rsidRDefault="00900CF6" w:rsidP="00FB66DB">
            <w:pPr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1 13 01995 05 0000 130</w:t>
            </w:r>
          </w:p>
        </w:tc>
        <w:tc>
          <w:tcPr>
            <w:tcW w:w="5609" w:type="dxa"/>
          </w:tcPr>
          <w:p w:rsidR="00900CF6" w:rsidRPr="007C2C3C" w:rsidRDefault="00900CF6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C2C3C" w:rsidRDefault="00900CF6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7C2C3C" w:rsidRDefault="00900CF6" w:rsidP="00FB66DB">
            <w:pPr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1 13 02065 05 0000 130</w:t>
            </w:r>
          </w:p>
        </w:tc>
        <w:tc>
          <w:tcPr>
            <w:tcW w:w="5609" w:type="dxa"/>
          </w:tcPr>
          <w:p w:rsidR="00900CF6" w:rsidRPr="007C2C3C" w:rsidRDefault="00900CF6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C2C3C" w:rsidRDefault="00900CF6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7C2C3C" w:rsidRDefault="00900CF6" w:rsidP="00FB66DB">
            <w:pPr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1 13 02995 05 0011 130</w:t>
            </w:r>
          </w:p>
        </w:tc>
        <w:tc>
          <w:tcPr>
            <w:tcW w:w="5609" w:type="dxa"/>
          </w:tcPr>
          <w:p w:rsidR="00900CF6" w:rsidRPr="007C2C3C" w:rsidRDefault="00900CF6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 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C2C3C" w:rsidRDefault="00900CF6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7C2C3C" w:rsidRDefault="00900CF6" w:rsidP="00FB66DB">
            <w:pPr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1 13 02995 05 0021 130</w:t>
            </w:r>
          </w:p>
        </w:tc>
        <w:tc>
          <w:tcPr>
            <w:tcW w:w="5609" w:type="dxa"/>
          </w:tcPr>
          <w:p w:rsidR="00900CF6" w:rsidRPr="007C2C3C" w:rsidRDefault="00900CF6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 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C2C3C" w:rsidRDefault="00900CF6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7C2C3C" w:rsidRDefault="00900CF6" w:rsidP="00FB66DB">
            <w:pPr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1 13 02995 05 0031 130</w:t>
            </w:r>
          </w:p>
        </w:tc>
        <w:tc>
          <w:tcPr>
            <w:tcW w:w="5609" w:type="dxa"/>
          </w:tcPr>
          <w:p w:rsidR="00900CF6" w:rsidRPr="007C2C3C" w:rsidRDefault="00900CF6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1 13 02995 05 0041 130 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доходы от компенсации затрат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1 14 01050 05 0000 410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sz w:val="24"/>
              </w:rPr>
            </w:pPr>
            <w:r w:rsidRPr="00FB66DB">
              <w:rPr>
                <w:sz w:val="24"/>
              </w:rPr>
              <w:t>1 14 02050 05 0000 410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B66DB" w:rsidRDefault="00900CF6" w:rsidP="00C17A99">
            <w:pPr>
              <w:rPr>
                <w:sz w:val="24"/>
              </w:rPr>
            </w:pPr>
            <w:r w:rsidRPr="00FB66DB">
              <w:rPr>
                <w:sz w:val="24"/>
              </w:rPr>
              <w:t>1 14 02052 05 0000 410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00CF6" w:rsidRPr="00FB66DB" w:rsidTr="00EF699E">
        <w:trPr>
          <w:trHeight w:val="2432"/>
        </w:trPr>
        <w:tc>
          <w:tcPr>
            <w:tcW w:w="1080" w:type="dxa"/>
          </w:tcPr>
          <w:p w:rsidR="00900CF6" w:rsidRPr="00FB66DB" w:rsidRDefault="00900CF6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1 14 02053 05 0000 410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94D3D" w:rsidRDefault="00900CF6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94D3D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94D3D" w:rsidRDefault="00900CF6" w:rsidP="00FB66DB">
            <w:pPr>
              <w:jc w:val="center"/>
              <w:rPr>
                <w:sz w:val="24"/>
              </w:rPr>
            </w:pPr>
            <w:r w:rsidRPr="00F94D3D">
              <w:rPr>
                <w:sz w:val="24"/>
              </w:rPr>
              <w:t>1 14 02050 05 0000 440</w:t>
            </w:r>
          </w:p>
        </w:tc>
        <w:tc>
          <w:tcPr>
            <w:tcW w:w="5609" w:type="dxa"/>
          </w:tcPr>
          <w:p w:rsidR="00900CF6" w:rsidRPr="00F94D3D" w:rsidRDefault="00900CF6" w:rsidP="00FB66DB">
            <w:pPr>
              <w:jc w:val="both"/>
              <w:rPr>
                <w:sz w:val="24"/>
              </w:rPr>
            </w:pPr>
            <w:r w:rsidRPr="00F94D3D">
              <w:rPr>
                <w:sz w:val="24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1 14 02052 05 0000 440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1 14 02053 05 0000 440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B34102" w:rsidRDefault="00900CF6" w:rsidP="00FB66DB">
            <w:pPr>
              <w:jc w:val="center"/>
              <w:rPr>
                <w:sz w:val="24"/>
              </w:rPr>
            </w:pPr>
            <w:r w:rsidRPr="00B34102">
              <w:rPr>
                <w:sz w:val="24"/>
              </w:rPr>
              <w:t>1 14 060</w:t>
            </w:r>
            <w:r w:rsidRPr="00B34102">
              <w:rPr>
                <w:sz w:val="24"/>
                <w:lang w:val="en-US"/>
              </w:rPr>
              <w:t>13</w:t>
            </w:r>
            <w:r w:rsidRPr="00B34102">
              <w:rPr>
                <w:sz w:val="24"/>
              </w:rPr>
              <w:t xml:space="preserve"> 05 00</w:t>
            </w:r>
            <w:r w:rsidRPr="00B34102">
              <w:rPr>
                <w:sz w:val="24"/>
                <w:lang w:val="en-US"/>
              </w:rPr>
              <w:t>21</w:t>
            </w:r>
            <w:r w:rsidRPr="00B34102">
              <w:rPr>
                <w:sz w:val="24"/>
              </w:rPr>
              <w:t xml:space="preserve"> 430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сельских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B34102" w:rsidRDefault="00900CF6" w:rsidP="00FB66DB">
            <w:pPr>
              <w:jc w:val="center"/>
              <w:rPr>
                <w:sz w:val="24"/>
              </w:rPr>
            </w:pPr>
            <w:r w:rsidRPr="00B34102">
              <w:rPr>
                <w:sz w:val="24"/>
              </w:rPr>
              <w:t>1 14 060</w:t>
            </w:r>
            <w:r w:rsidRPr="00B34102">
              <w:rPr>
                <w:sz w:val="24"/>
                <w:lang w:val="en-US"/>
              </w:rPr>
              <w:t>13</w:t>
            </w:r>
            <w:r w:rsidRPr="00B34102">
              <w:rPr>
                <w:sz w:val="24"/>
              </w:rPr>
              <w:t xml:space="preserve"> 05 00</w:t>
            </w:r>
            <w:r w:rsidRPr="00B34102">
              <w:rPr>
                <w:sz w:val="24"/>
                <w:lang w:val="en-US"/>
              </w:rPr>
              <w:t>2</w:t>
            </w:r>
            <w:r w:rsidRPr="00B34102">
              <w:rPr>
                <w:sz w:val="24"/>
              </w:rPr>
              <w:t>6 430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</w:p>
          <w:p w:rsidR="00900CF6" w:rsidRPr="00FB66DB" w:rsidRDefault="00900CF6" w:rsidP="00FB66DB">
            <w:pPr>
              <w:jc w:val="both"/>
              <w:rPr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D260D2" w:rsidRDefault="00900CF6" w:rsidP="00FB66DB">
            <w:pPr>
              <w:jc w:val="center"/>
              <w:rPr>
                <w:bCs/>
                <w:sz w:val="24"/>
              </w:rPr>
            </w:pPr>
            <w:r w:rsidRPr="00D260D2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D260D2" w:rsidRDefault="00900CF6" w:rsidP="00FB66DB">
            <w:pPr>
              <w:jc w:val="center"/>
              <w:rPr>
                <w:sz w:val="24"/>
              </w:rPr>
            </w:pPr>
            <w:r w:rsidRPr="00D260D2">
              <w:rPr>
                <w:sz w:val="24"/>
              </w:rPr>
              <w:t>1 14 06025 05 0000 430</w:t>
            </w:r>
          </w:p>
        </w:tc>
        <w:tc>
          <w:tcPr>
            <w:tcW w:w="5609" w:type="dxa"/>
          </w:tcPr>
          <w:p w:rsidR="00900CF6" w:rsidRPr="00D260D2" w:rsidRDefault="00900CF6" w:rsidP="00FB66DB">
            <w:pPr>
              <w:jc w:val="both"/>
              <w:rPr>
                <w:sz w:val="24"/>
              </w:rPr>
            </w:pPr>
            <w:r w:rsidRPr="00D260D2">
              <w:rPr>
                <w:sz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D260D2" w:rsidRDefault="00900CF6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D260D2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D260D2" w:rsidRDefault="00900CF6" w:rsidP="00FB66DB">
            <w:pPr>
              <w:ind w:left="-108" w:right="-108"/>
              <w:jc w:val="center"/>
              <w:rPr>
                <w:sz w:val="24"/>
              </w:rPr>
            </w:pPr>
            <w:r w:rsidRPr="00D260D2">
              <w:rPr>
                <w:sz w:val="24"/>
              </w:rPr>
              <w:t>1 14 06045 05 0000 430</w:t>
            </w:r>
          </w:p>
        </w:tc>
        <w:tc>
          <w:tcPr>
            <w:tcW w:w="5609" w:type="dxa"/>
          </w:tcPr>
          <w:p w:rsidR="00900CF6" w:rsidRPr="00D260D2" w:rsidRDefault="00900CF6" w:rsidP="00FB66DB">
            <w:pPr>
              <w:jc w:val="both"/>
              <w:rPr>
                <w:sz w:val="24"/>
              </w:rPr>
            </w:pPr>
            <w:r w:rsidRPr="00D260D2">
              <w:rPr>
                <w:sz w:val="24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375720" w:rsidRDefault="00900CF6" w:rsidP="00FB66DB">
            <w:pPr>
              <w:jc w:val="center"/>
              <w:rPr>
                <w:bCs/>
                <w:sz w:val="24"/>
              </w:rPr>
            </w:pPr>
            <w:r w:rsidRPr="00375720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375720" w:rsidRDefault="00900CF6" w:rsidP="00FB66DB">
            <w:pPr>
              <w:jc w:val="center"/>
              <w:rPr>
                <w:color w:val="000000"/>
                <w:sz w:val="24"/>
              </w:rPr>
            </w:pPr>
            <w:r w:rsidRPr="00375720">
              <w:rPr>
                <w:color w:val="000000"/>
                <w:sz w:val="24"/>
              </w:rPr>
              <w:t>1 14 06 313 05 0000 430</w:t>
            </w:r>
          </w:p>
        </w:tc>
        <w:tc>
          <w:tcPr>
            <w:tcW w:w="5609" w:type="dxa"/>
          </w:tcPr>
          <w:p w:rsidR="00900CF6" w:rsidRPr="00375720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375720">
              <w:rPr>
                <w:bCs/>
                <w:color w:val="000000"/>
                <w:sz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1 16 18050 05 0000 140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1 16 21050 05 0000 140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1 16 23051 05 0000 140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1 16 23052 05 0000 140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ind w:left="-108" w:right="-108"/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1 16 32000 05 0000 140</w:t>
            </w:r>
          </w:p>
          <w:p w:rsidR="00900CF6" w:rsidRPr="00FB66DB" w:rsidRDefault="00900CF6" w:rsidP="00FB66DB">
            <w:pPr>
              <w:ind w:left="-108" w:right="-108"/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 </w:t>
            </w:r>
            <w:r w:rsidRPr="00FB66DB">
              <w:rPr>
                <w:color w:val="000000"/>
                <w:sz w:val="24"/>
              </w:rPr>
              <w:t>116 33050 05 0000 140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Денежные взыскания (штрафы) за нарушение законодательства Российской Федерации  о контрактной системе в сфере закупок, товаров, работ, услуг   для обеспечения государственных и муниципальных нужд для нужд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116 42050 05 0000 140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Денежные взыскания (штрафы) за нарушение условий договора (соглашений) о предоставлении бюджетных кредитов за счет средств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116 90050 05 0000 140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бюджеты муниципальных 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375720" w:rsidRDefault="00900CF6" w:rsidP="00FB66DB">
            <w:pPr>
              <w:jc w:val="center"/>
              <w:rPr>
                <w:bCs/>
                <w:sz w:val="24"/>
              </w:rPr>
            </w:pPr>
            <w:r w:rsidRPr="00375720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375720" w:rsidRDefault="00900CF6" w:rsidP="003C6282">
            <w:pPr>
              <w:rPr>
                <w:color w:val="000000"/>
                <w:sz w:val="24"/>
              </w:rPr>
            </w:pPr>
            <w:r w:rsidRPr="00375720">
              <w:rPr>
                <w:color w:val="000000"/>
                <w:sz w:val="24"/>
              </w:rPr>
              <w:t>1 16 90050 05 0011 140</w:t>
            </w:r>
          </w:p>
        </w:tc>
        <w:tc>
          <w:tcPr>
            <w:tcW w:w="5609" w:type="dxa"/>
          </w:tcPr>
          <w:p w:rsidR="00900CF6" w:rsidRPr="00375720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375720">
              <w:rPr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бюджеты муниципальных  районов</w:t>
            </w:r>
          </w:p>
          <w:p w:rsidR="00900CF6" w:rsidRPr="00375720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375720">
              <w:rPr>
                <w:bCs/>
                <w:color w:val="000000"/>
                <w:sz w:val="24"/>
              </w:rPr>
              <w:t>(Денежные взыскания (пени, штрафы, неустойки) за нарушение условий договоров аренды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зачисляемые в бюджеты муниципальных районов)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375720" w:rsidRDefault="00900CF6" w:rsidP="00FB66DB">
            <w:pPr>
              <w:jc w:val="center"/>
              <w:rPr>
                <w:bCs/>
                <w:sz w:val="24"/>
              </w:rPr>
            </w:pPr>
            <w:r w:rsidRPr="00375720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375720" w:rsidRDefault="00900CF6" w:rsidP="00FB66DB">
            <w:pPr>
              <w:rPr>
                <w:color w:val="000000"/>
                <w:sz w:val="24"/>
              </w:rPr>
            </w:pPr>
            <w:r w:rsidRPr="00375720">
              <w:rPr>
                <w:color w:val="000000"/>
                <w:sz w:val="24"/>
              </w:rPr>
              <w:t>1 16 90050 05 0021 140</w:t>
            </w:r>
          </w:p>
        </w:tc>
        <w:tc>
          <w:tcPr>
            <w:tcW w:w="5609" w:type="dxa"/>
          </w:tcPr>
          <w:p w:rsidR="00900CF6" w:rsidRPr="00375720" w:rsidRDefault="00900CF6" w:rsidP="00D8767A">
            <w:pPr>
              <w:jc w:val="both"/>
              <w:rPr>
                <w:bCs/>
                <w:color w:val="000000"/>
                <w:sz w:val="24"/>
              </w:rPr>
            </w:pPr>
            <w:r w:rsidRPr="00375720">
              <w:rPr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бюджеты муниципальных  районов</w:t>
            </w:r>
          </w:p>
          <w:p w:rsidR="00900CF6" w:rsidRPr="00375720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375720">
              <w:rPr>
                <w:bCs/>
                <w:color w:val="000000"/>
                <w:sz w:val="24"/>
              </w:rPr>
              <w:t>(Денежные взыскания (пени, штрафы, неустойки) за нарушение условий договоров аренды земельных участков, находящихся в собственности муниципальных районов, зачисляемые в бюджеты муниципальных районов)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375720" w:rsidRDefault="00900CF6" w:rsidP="00FB66DB">
            <w:pPr>
              <w:jc w:val="center"/>
              <w:rPr>
                <w:bCs/>
                <w:sz w:val="24"/>
              </w:rPr>
            </w:pPr>
            <w:r w:rsidRPr="00375720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375720" w:rsidRDefault="00900CF6" w:rsidP="00FB66DB">
            <w:pPr>
              <w:rPr>
                <w:color w:val="000000"/>
                <w:sz w:val="24"/>
              </w:rPr>
            </w:pPr>
            <w:r w:rsidRPr="00375720">
              <w:rPr>
                <w:color w:val="000000"/>
                <w:sz w:val="24"/>
              </w:rPr>
              <w:t>1 16 90050 05 0031 140</w:t>
            </w:r>
          </w:p>
        </w:tc>
        <w:tc>
          <w:tcPr>
            <w:tcW w:w="5609" w:type="dxa"/>
          </w:tcPr>
          <w:p w:rsidR="00900CF6" w:rsidRPr="00375720" w:rsidRDefault="00900CF6" w:rsidP="00C5557D">
            <w:pPr>
              <w:jc w:val="both"/>
              <w:rPr>
                <w:bCs/>
                <w:color w:val="000000"/>
                <w:sz w:val="24"/>
              </w:rPr>
            </w:pPr>
            <w:r w:rsidRPr="00375720">
              <w:rPr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бюджеты муниципальных  районов</w:t>
            </w:r>
          </w:p>
          <w:p w:rsidR="00900CF6" w:rsidRPr="00375720" w:rsidRDefault="00900CF6" w:rsidP="00C5557D">
            <w:pPr>
              <w:jc w:val="both"/>
              <w:rPr>
                <w:bCs/>
                <w:color w:val="000000"/>
                <w:sz w:val="24"/>
              </w:rPr>
            </w:pPr>
            <w:r w:rsidRPr="00375720">
              <w:rPr>
                <w:bCs/>
                <w:color w:val="000000"/>
                <w:sz w:val="24"/>
              </w:rPr>
              <w:t>(Иные поступления от денежных взысканий (пеней, штрафов, неустоек) и других сумм в возмещение ущерба, зачисляемые в бюджеты муниципальных районов)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B66DB" w:rsidRDefault="00900CF6" w:rsidP="00C17A99">
            <w:pPr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1 17 0105005 0000 180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FB66DB" w:rsidRDefault="00900CF6" w:rsidP="00C17A99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1 17 05050 05 0000 180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неналоговые доходы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2D71C5" w:rsidRDefault="00900CF6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2D71C5" w:rsidRDefault="00900CF6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2D71C5">
              <w:rPr>
                <w:sz w:val="24"/>
                <w:lang w:val="en-US"/>
              </w:rPr>
              <w:t xml:space="preserve"> </w:t>
            </w:r>
            <w:r w:rsidRPr="002D71C5">
              <w:rPr>
                <w:sz w:val="24"/>
              </w:rPr>
              <w:t>2 02 25097 05 0000 150</w:t>
            </w:r>
          </w:p>
        </w:tc>
        <w:tc>
          <w:tcPr>
            <w:tcW w:w="5609" w:type="dxa"/>
          </w:tcPr>
          <w:p w:rsidR="00900CF6" w:rsidRPr="002D71C5" w:rsidRDefault="00900CF6" w:rsidP="00FB66DB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2D71C5">
              <w:rPr>
                <w:sz w:val="24"/>
              </w:rPr>
              <w:t>Субсидии бюджетам муниципальных районов на создание в общеобразовательных организациях , расположенных в сельской местности, условий для занятий физической культурой и спортом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2D71C5" w:rsidRDefault="00900CF6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2D71C5" w:rsidRDefault="00900CF6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2D71C5">
              <w:rPr>
                <w:sz w:val="24"/>
              </w:rPr>
              <w:t>2 02 29999 05 0000 150</w:t>
            </w:r>
          </w:p>
        </w:tc>
        <w:tc>
          <w:tcPr>
            <w:tcW w:w="5609" w:type="dxa"/>
          </w:tcPr>
          <w:p w:rsidR="00900CF6" w:rsidRPr="002D71C5" w:rsidRDefault="00900CF6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2D71C5">
              <w:rPr>
                <w:sz w:val="24"/>
              </w:rPr>
              <w:t xml:space="preserve">Прочие субсидии бюджетам муниципальных районов 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2D71C5" w:rsidRDefault="00900CF6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2D71C5" w:rsidRDefault="00900CF6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2D71C5">
              <w:rPr>
                <w:sz w:val="24"/>
              </w:rPr>
              <w:t>2 02 30024 05 0000 150</w:t>
            </w:r>
          </w:p>
        </w:tc>
        <w:tc>
          <w:tcPr>
            <w:tcW w:w="5609" w:type="dxa"/>
          </w:tcPr>
          <w:p w:rsidR="00900CF6" w:rsidRPr="002D71C5" w:rsidRDefault="00900CF6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2D71C5">
              <w:rPr>
                <w:sz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  <w:p w:rsidR="00900CF6" w:rsidRPr="002D71C5" w:rsidRDefault="00900CF6" w:rsidP="00FB66D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900CF6" w:rsidRPr="004D761D" w:rsidTr="00EF699E">
        <w:trPr>
          <w:trHeight w:val="80"/>
        </w:trPr>
        <w:tc>
          <w:tcPr>
            <w:tcW w:w="1080" w:type="dxa"/>
          </w:tcPr>
          <w:p w:rsidR="00900CF6" w:rsidRPr="002D71C5" w:rsidRDefault="00900CF6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2D71C5" w:rsidRDefault="00900CF6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2D71C5">
              <w:rPr>
                <w:sz w:val="24"/>
              </w:rPr>
              <w:t>2 02 35120 05 0000 150</w:t>
            </w:r>
          </w:p>
        </w:tc>
        <w:tc>
          <w:tcPr>
            <w:tcW w:w="5609" w:type="dxa"/>
          </w:tcPr>
          <w:p w:rsidR="00900CF6" w:rsidRPr="002D71C5" w:rsidRDefault="00900CF6" w:rsidP="00FB66DB">
            <w:pPr>
              <w:jc w:val="both"/>
              <w:rPr>
                <w:sz w:val="24"/>
              </w:rPr>
            </w:pPr>
            <w:r w:rsidRPr="002D71C5">
              <w:rPr>
                <w:sz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900CF6" w:rsidRPr="00FB66DB" w:rsidTr="00EF699E">
        <w:trPr>
          <w:trHeight w:val="1503"/>
        </w:trPr>
        <w:tc>
          <w:tcPr>
            <w:tcW w:w="1080" w:type="dxa"/>
          </w:tcPr>
          <w:p w:rsidR="00900CF6" w:rsidRPr="002D71C5" w:rsidRDefault="00900CF6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2D71C5" w:rsidRDefault="00900CF6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2D71C5">
              <w:rPr>
                <w:sz w:val="24"/>
              </w:rPr>
              <w:t>2 02 35082 05 0000 150</w:t>
            </w:r>
          </w:p>
        </w:tc>
        <w:tc>
          <w:tcPr>
            <w:tcW w:w="5609" w:type="dxa"/>
          </w:tcPr>
          <w:p w:rsidR="00900CF6" w:rsidRPr="002D71C5" w:rsidRDefault="00900CF6" w:rsidP="00FB66DB">
            <w:pPr>
              <w:jc w:val="both"/>
              <w:rPr>
                <w:sz w:val="24"/>
              </w:rPr>
            </w:pPr>
            <w:r w:rsidRPr="002D71C5">
              <w:rPr>
                <w:sz w:val="24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  <w:p w:rsidR="00900CF6" w:rsidRPr="002D71C5" w:rsidRDefault="00900CF6" w:rsidP="00FB66DB">
            <w:pPr>
              <w:jc w:val="both"/>
              <w:rPr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2D71C5" w:rsidRDefault="00900CF6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2D71C5" w:rsidRDefault="00900CF6" w:rsidP="00FB66DB">
            <w:pPr>
              <w:rPr>
                <w:sz w:val="24"/>
              </w:rPr>
            </w:pPr>
            <w:r w:rsidRPr="002D71C5">
              <w:rPr>
                <w:sz w:val="24"/>
              </w:rPr>
              <w:t xml:space="preserve">     2 02 39999 05 0000 150</w:t>
            </w:r>
          </w:p>
        </w:tc>
        <w:tc>
          <w:tcPr>
            <w:tcW w:w="5609" w:type="dxa"/>
          </w:tcPr>
          <w:p w:rsidR="00900CF6" w:rsidRPr="002D71C5" w:rsidRDefault="00900CF6" w:rsidP="00FB66DB">
            <w:pPr>
              <w:jc w:val="both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Прочие субвенции бюджетам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2D71C5" w:rsidRDefault="00900CF6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2D71C5" w:rsidRDefault="00900CF6" w:rsidP="00FB66DB">
            <w:pPr>
              <w:jc w:val="center"/>
              <w:rPr>
                <w:sz w:val="24"/>
              </w:rPr>
            </w:pPr>
            <w:r w:rsidRPr="002D71C5">
              <w:rPr>
                <w:sz w:val="24"/>
              </w:rPr>
              <w:t>2 02 49999 05 0000 150</w:t>
            </w:r>
          </w:p>
        </w:tc>
        <w:tc>
          <w:tcPr>
            <w:tcW w:w="5609" w:type="dxa"/>
          </w:tcPr>
          <w:p w:rsidR="00900CF6" w:rsidRPr="002D71C5" w:rsidRDefault="00900CF6" w:rsidP="00FB66DB">
            <w:pPr>
              <w:jc w:val="both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2D71C5" w:rsidRDefault="00900CF6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2D71C5" w:rsidRDefault="00900CF6" w:rsidP="00FB66DB">
            <w:pPr>
              <w:jc w:val="center"/>
              <w:rPr>
                <w:sz w:val="24"/>
              </w:rPr>
            </w:pPr>
            <w:r w:rsidRPr="002D71C5">
              <w:rPr>
                <w:sz w:val="24"/>
              </w:rPr>
              <w:t>2 02 90024 05 0000 150</w:t>
            </w:r>
          </w:p>
        </w:tc>
        <w:tc>
          <w:tcPr>
            <w:tcW w:w="5609" w:type="dxa"/>
          </w:tcPr>
          <w:p w:rsidR="00900CF6" w:rsidRPr="002D71C5" w:rsidRDefault="00900CF6" w:rsidP="00FB66DB">
            <w:pPr>
              <w:jc w:val="both"/>
              <w:rPr>
                <w:bCs/>
                <w:sz w:val="24"/>
              </w:rPr>
            </w:pPr>
            <w:r w:rsidRPr="002D71C5">
              <w:rPr>
                <w:sz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2D71C5" w:rsidRDefault="00900CF6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2D71C5" w:rsidRDefault="00900CF6" w:rsidP="00FB66DB">
            <w:pPr>
              <w:jc w:val="center"/>
              <w:rPr>
                <w:sz w:val="24"/>
              </w:rPr>
            </w:pPr>
            <w:r w:rsidRPr="002D71C5">
              <w:rPr>
                <w:sz w:val="24"/>
              </w:rPr>
              <w:t>2 02 90065 05 0000 150</w:t>
            </w:r>
          </w:p>
        </w:tc>
        <w:tc>
          <w:tcPr>
            <w:tcW w:w="5609" w:type="dxa"/>
          </w:tcPr>
          <w:p w:rsidR="00900CF6" w:rsidRPr="002D71C5" w:rsidRDefault="00900CF6" w:rsidP="00FB66DB">
            <w:pPr>
              <w:jc w:val="both"/>
              <w:rPr>
                <w:sz w:val="24"/>
              </w:rPr>
            </w:pPr>
            <w:r w:rsidRPr="002D71C5">
              <w:rPr>
                <w:sz w:val="24"/>
              </w:rP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2D71C5" w:rsidRDefault="00900CF6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2D71C5" w:rsidRDefault="00900CF6" w:rsidP="00FB66DB">
            <w:pPr>
              <w:jc w:val="center"/>
              <w:rPr>
                <w:sz w:val="24"/>
              </w:rPr>
            </w:pPr>
            <w:r w:rsidRPr="002D71C5">
              <w:rPr>
                <w:sz w:val="24"/>
              </w:rPr>
              <w:t>2 07 05020 05 0000 150</w:t>
            </w:r>
          </w:p>
        </w:tc>
        <w:tc>
          <w:tcPr>
            <w:tcW w:w="5609" w:type="dxa"/>
          </w:tcPr>
          <w:p w:rsidR="00900CF6" w:rsidRPr="002D71C5" w:rsidRDefault="00900CF6" w:rsidP="00FB66DB">
            <w:pPr>
              <w:jc w:val="both"/>
              <w:rPr>
                <w:sz w:val="24"/>
              </w:rPr>
            </w:pPr>
            <w:r w:rsidRPr="002D71C5">
              <w:rPr>
                <w:sz w:val="24"/>
              </w:rPr>
              <w:t>Поступления от денежных пожертвований, представляемых физическими лицами получателями средств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2D71C5" w:rsidRDefault="00900CF6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2D71C5" w:rsidRDefault="00900CF6" w:rsidP="00D47537">
            <w:pPr>
              <w:rPr>
                <w:sz w:val="24"/>
              </w:rPr>
            </w:pPr>
            <w:r w:rsidRPr="002D71C5">
              <w:rPr>
                <w:sz w:val="24"/>
              </w:rPr>
              <w:t>2 07 05030 05 0000 150</w:t>
            </w:r>
          </w:p>
        </w:tc>
        <w:tc>
          <w:tcPr>
            <w:tcW w:w="5609" w:type="dxa"/>
          </w:tcPr>
          <w:p w:rsidR="00900CF6" w:rsidRPr="002D71C5" w:rsidRDefault="00900CF6" w:rsidP="00FB66DB">
            <w:pPr>
              <w:jc w:val="both"/>
              <w:rPr>
                <w:sz w:val="24"/>
              </w:rPr>
            </w:pPr>
            <w:r w:rsidRPr="002D71C5">
              <w:rPr>
                <w:sz w:val="24"/>
              </w:rPr>
              <w:t>Прочие безвозмездные поступления в бюджеты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2D71C5" w:rsidRDefault="00900CF6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2D71C5" w:rsidRDefault="00900CF6" w:rsidP="009C1C7B">
            <w:pPr>
              <w:rPr>
                <w:sz w:val="24"/>
              </w:rPr>
            </w:pPr>
            <w:r w:rsidRPr="002D71C5">
              <w:rPr>
                <w:sz w:val="24"/>
              </w:rPr>
              <w:t>219 60010 05 0000 150</w:t>
            </w:r>
          </w:p>
        </w:tc>
        <w:tc>
          <w:tcPr>
            <w:tcW w:w="5609" w:type="dxa"/>
          </w:tcPr>
          <w:p w:rsidR="00900CF6" w:rsidRPr="002D71C5" w:rsidRDefault="00900CF6" w:rsidP="009C1C7B">
            <w:pPr>
              <w:jc w:val="both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Возврат прочих остатков субсидий, субвенций и иных межбюджетных трансфертов, имеющих целевое назначение , прошлых лет из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50991" w:rsidRDefault="00900CF6" w:rsidP="00FB66DB">
            <w:pPr>
              <w:jc w:val="center"/>
              <w:rPr>
                <w:bCs/>
                <w:sz w:val="24"/>
                <w:lang w:val="en-US"/>
              </w:rPr>
            </w:pPr>
            <w:r w:rsidRPr="00750991">
              <w:rPr>
                <w:bCs/>
                <w:sz w:val="24"/>
                <w:lang w:val="en-US"/>
              </w:rPr>
              <w:t>902</w:t>
            </w:r>
          </w:p>
        </w:tc>
        <w:tc>
          <w:tcPr>
            <w:tcW w:w="3031" w:type="dxa"/>
          </w:tcPr>
          <w:p w:rsidR="00900CF6" w:rsidRPr="00750991" w:rsidRDefault="00900CF6" w:rsidP="00FB66DB">
            <w:pPr>
              <w:rPr>
                <w:sz w:val="24"/>
              </w:rPr>
            </w:pPr>
            <w:r w:rsidRPr="00750991">
              <w:rPr>
                <w:sz w:val="24"/>
                <w:lang w:val="en-US"/>
              </w:rPr>
              <w:t>010 20000 05 0000 710</w:t>
            </w:r>
          </w:p>
        </w:tc>
        <w:tc>
          <w:tcPr>
            <w:tcW w:w="5609" w:type="dxa"/>
          </w:tcPr>
          <w:p w:rsidR="00900CF6" w:rsidRPr="00750991" w:rsidRDefault="00900CF6" w:rsidP="00FB66DB">
            <w:pPr>
              <w:jc w:val="both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50991" w:rsidRDefault="00900CF6" w:rsidP="00FB66DB">
            <w:pPr>
              <w:jc w:val="center"/>
              <w:rPr>
                <w:bCs/>
                <w:sz w:val="24"/>
                <w:lang w:val="en-US"/>
              </w:rPr>
            </w:pPr>
            <w:r w:rsidRPr="00750991">
              <w:rPr>
                <w:bCs/>
                <w:sz w:val="24"/>
                <w:lang w:val="en-US"/>
              </w:rPr>
              <w:t>902</w:t>
            </w:r>
          </w:p>
        </w:tc>
        <w:tc>
          <w:tcPr>
            <w:tcW w:w="3031" w:type="dxa"/>
          </w:tcPr>
          <w:p w:rsidR="00900CF6" w:rsidRPr="00750991" w:rsidRDefault="00900CF6" w:rsidP="00FB66DB">
            <w:pPr>
              <w:rPr>
                <w:sz w:val="24"/>
              </w:rPr>
            </w:pPr>
            <w:r w:rsidRPr="00750991">
              <w:rPr>
                <w:sz w:val="24"/>
                <w:lang w:val="en-US"/>
              </w:rPr>
              <w:t>010 20000 05 0000 810</w:t>
            </w:r>
          </w:p>
        </w:tc>
        <w:tc>
          <w:tcPr>
            <w:tcW w:w="5609" w:type="dxa"/>
          </w:tcPr>
          <w:p w:rsidR="00900CF6" w:rsidRPr="00750991" w:rsidRDefault="00900CF6" w:rsidP="00FB66DB">
            <w:pPr>
              <w:jc w:val="both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50991" w:rsidRDefault="00900CF6" w:rsidP="00FB66DB">
            <w:pPr>
              <w:jc w:val="center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750991" w:rsidRDefault="00900CF6" w:rsidP="00FB66DB">
            <w:pPr>
              <w:rPr>
                <w:sz w:val="24"/>
              </w:rPr>
            </w:pPr>
            <w:r w:rsidRPr="00750991">
              <w:rPr>
                <w:sz w:val="24"/>
              </w:rPr>
              <w:t>010 30100 05 0000 710</w:t>
            </w:r>
          </w:p>
        </w:tc>
        <w:tc>
          <w:tcPr>
            <w:tcW w:w="5609" w:type="dxa"/>
          </w:tcPr>
          <w:p w:rsidR="00900CF6" w:rsidRPr="00750991" w:rsidRDefault="00900CF6" w:rsidP="00FB66DB">
            <w:pPr>
              <w:jc w:val="both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50991" w:rsidRDefault="00900CF6" w:rsidP="00FB66DB">
            <w:pPr>
              <w:jc w:val="center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750991" w:rsidRDefault="00900CF6" w:rsidP="00FB66DB">
            <w:pPr>
              <w:rPr>
                <w:sz w:val="24"/>
              </w:rPr>
            </w:pPr>
            <w:r w:rsidRPr="00750991">
              <w:rPr>
                <w:sz w:val="24"/>
              </w:rPr>
              <w:t>010 30100 05 0000 810</w:t>
            </w:r>
          </w:p>
        </w:tc>
        <w:tc>
          <w:tcPr>
            <w:tcW w:w="5609" w:type="dxa"/>
          </w:tcPr>
          <w:p w:rsidR="00900CF6" w:rsidRPr="00750991" w:rsidRDefault="00900CF6" w:rsidP="00FB66DB">
            <w:pPr>
              <w:jc w:val="both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Погашение бюджетами муниципальных районов  кредитов от других бюджетов бюджетной системы Российской Федерации в валюте Российской Федерации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50991" w:rsidRDefault="00900CF6" w:rsidP="00FB66DB">
            <w:pPr>
              <w:jc w:val="center"/>
              <w:rPr>
                <w:bCs/>
                <w:sz w:val="24"/>
                <w:lang w:val="en-US"/>
              </w:rPr>
            </w:pPr>
            <w:r w:rsidRPr="00750991">
              <w:rPr>
                <w:bCs/>
                <w:sz w:val="24"/>
                <w:lang w:val="en-US"/>
              </w:rPr>
              <w:t>902</w:t>
            </w:r>
          </w:p>
          <w:p w:rsidR="00900CF6" w:rsidRPr="00750991" w:rsidRDefault="00900CF6" w:rsidP="00FB66DB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3031" w:type="dxa"/>
          </w:tcPr>
          <w:p w:rsidR="00900CF6" w:rsidRPr="00750991" w:rsidRDefault="00900CF6" w:rsidP="00FB66DB">
            <w:pPr>
              <w:rPr>
                <w:sz w:val="24"/>
              </w:rPr>
            </w:pPr>
            <w:r w:rsidRPr="00750991">
              <w:rPr>
                <w:sz w:val="24"/>
              </w:rPr>
              <w:t>010 60100 05 0000 630</w:t>
            </w:r>
          </w:p>
        </w:tc>
        <w:tc>
          <w:tcPr>
            <w:tcW w:w="5609" w:type="dxa"/>
          </w:tcPr>
          <w:p w:rsidR="00900CF6" w:rsidRPr="00750991" w:rsidRDefault="00900CF6" w:rsidP="00FB66DB">
            <w:pPr>
              <w:jc w:val="both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  <w:p w:rsidR="00900CF6" w:rsidRPr="00750991" w:rsidRDefault="00900CF6" w:rsidP="00FB66DB">
            <w:pPr>
              <w:jc w:val="both"/>
              <w:rPr>
                <w:bCs/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50991" w:rsidRDefault="00900CF6" w:rsidP="00FB66DB">
            <w:pPr>
              <w:jc w:val="center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750991" w:rsidRDefault="00900CF6" w:rsidP="00FB66DB">
            <w:pPr>
              <w:rPr>
                <w:sz w:val="24"/>
              </w:rPr>
            </w:pPr>
            <w:r w:rsidRPr="00750991">
              <w:rPr>
                <w:sz w:val="24"/>
              </w:rPr>
              <w:t xml:space="preserve"> 010 60502 05 0000 540</w:t>
            </w:r>
          </w:p>
        </w:tc>
        <w:tc>
          <w:tcPr>
            <w:tcW w:w="5609" w:type="dxa"/>
          </w:tcPr>
          <w:p w:rsidR="00900CF6" w:rsidRPr="00750991" w:rsidRDefault="00900CF6" w:rsidP="00FB66DB">
            <w:pPr>
              <w:jc w:val="both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</w:tr>
      <w:tr w:rsidR="00900CF6" w:rsidRPr="00FB66DB" w:rsidTr="00EF699E">
        <w:trPr>
          <w:trHeight w:val="985"/>
        </w:trPr>
        <w:tc>
          <w:tcPr>
            <w:tcW w:w="1080" w:type="dxa"/>
          </w:tcPr>
          <w:p w:rsidR="00900CF6" w:rsidRPr="00750991" w:rsidRDefault="00900CF6" w:rsidP="00FB66DB">
            <w:pPr>
              <w:jc w:val="center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900CF6" w:rsidRPr="00750991" w:rsidRDefault="00900CF6" w:rsidP="00FB66DB">
            <w:pPr>
              <w:rPr>
                <w:sz w:val="24"/>
              </w:rPr>
            </w:pPr>
            <w:r w:rsidRPr="00750991">
              <w:rPr>
                <w:sz w:val="24"/>
              </w:rPr>
              <w:t>010 60502 05 0000 640</w:t>
            </w:r>
          </w:p>
        </w:tc>
        <w:tc>
          <w:tcPr>
            <w:tcW w:w="5609" w:type="dxa"/>
          </w:tcPr>
          <w:p w:rsidR="00900CF6" w:rsidRPr="00750991" w:rsidRDefault="00900CF6" w:rsidP="00FB66DB">
            <w:pPr>
              <w:jc w:val="both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Возврат бюджетных кредитов, предоставленных другим бюджетам бюджетной системы РФ из бюджетов муниципальных районов в валюте РФ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50991" w:rsidRDefault="00900CF6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900CF6" w:rsidRPr="00750991" w:rsidRDefault="00900CF6" w:rsidP="00FB66DB">
            <w:pPr>
              <w:jc w:val="center"/>
              <w:rPr>
                <w:sz w:val="24"/>
              </w:rPr>
            </w:pPr>
          </w:p>
        </w:tc>
        <w:tc>
          <w:tcPr>
            <w:tcW w:w="5609" w:type="dxa"/>
          </w:tcPr>
          <w:p w:rsidR="00900CF6" w:rsidRPr="00750991" w:rsidRDefault="00900CF6" w:rsidP="00FB66DB">
            <w:pPr>
              <w:jc w:val="both"/>
              <w:rPr>
                <w:bCs/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50991" w:rsidRDefault="00900CF6" w:rsidP="00FB66DB">
            <w:pPr>
              <w:jc w:val="center"/>
              <w:rPr>
                <w:b/>
                <w:bCs/>
                <w:sz w:val="24"/>
              </w:rPr>
            </w:pPr>
          </w:p>
          <w:p w:rsidR="00900CF6" w:rsidRPr="00750991" w:rsidRDefault="00900CF6" w:rsidP="00FB66DB">
            <w:pPr>
              <w:jc w:val="center"/>
              <w:rPr>
                <w:b/>
                <w:bCs/>
                <w:sz w:val="24"/>
              </w:rPr>
            </w:pPr>
            <w:r w:rsidRPr="00750991">
              <w:rPr>
                <w:b/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900CF6" w:rsidRPr="00750991" w:rsidRDefault="00900CF6" w:rsidP="00FB66DB">
            <w:pPr>
              <w:jc w:val="center"/>
              <w:rPr>
                <w:sz w:val="24"/>
              </w:rPr>
            </w:pPr>
            <w:r w:rsidRPr="00750991">
              <w:rPr>
                <w:sz w:val="24"/>
              </w:rPr>
              <w:t> </w:t>
            </w:r>
          </w:p>
        </w:tc>
        <w:tc>
          <w:tcPr>
            <w:tcW w:w="5609" w:type="dxa"/>
          </w:tcPr>
          <w:p w:rsidR="00900CF6" w:rsidRPr="00750991" w:rsidRDefault="00900CF6" w:rsidP="00FB66DB">
            <w:pPr>
              <w:jc w:val="both"/>
              <w:rPr>
                <w:b/>
                <w:bCs/>
                <w:sz w:val="24"/>
              </w:rPr>
            </w:pPr>
          </w:p>
          <w:p w:rsidR="00900CF6" w:rsidRPr="00750991" w:rsidRDefault="00900CF6" w:rsidP="00FB66DB">
            <w:pPr>
              <w:jc w:val="both"/>
              <w:rPr>
                <w:b/>
                <w:bCs/>
                <w:sz w:val="24"/>
              </w:rPr>
            </w:pPr>
            <w:r w:rsidRPr="00750991">
              <w:rPr>
                <w:b/>
                <w:bCs/>
                <w:sz w:val="24"/>
              </w:rPr>
              <w:t>Финансовое управление администрации  муниципального образования Выселковский район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50991" w:rsidRDefault="00900CF6" w:rsidP="00FB66DB">
            <w:pPr>
              <w:jc w:val="center"/>
              <w:rPr>
                <w:bCs/>
                <w:color w:val="FF0000"/>
                <w:sz w:val="24"/>
              </w:rPr>
            </w:pPr>
          </w:p>
        </w:tc>
        <w:tc>
          <w:tcPr>
            <w:tcW w:w="3031" w:type="dxa"/>
          </w:tcPr>
          <w:p w:rsidR="00900CF6" w:rsidRPr="00750991" w:rsidRDefault="00900CF6" w:rsidP="00FB66DB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609" w:type="dxa"/>
          </w:tcPr>
          <w:p w:rsidR="00900CF6" w:rsidRPr="00750991" w:rsidRDefault="00900CF6" w:rsidP="00FB66DB">
            <w:pPr>
              <w:jc w:val="both"/>
              <w:rPr>
                <w:bCs/>
                <w:color w:val="FF0000"/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50991" w:rsidRDefault="00900CF6" w:rsidP="00FB66DB">
            <w:pPr>
              <w:jc w:val="center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900CF6" w:rsidRPr="00750991" w:rsidRDefault="00900CF6" w:rsidP="00F111F8">
            <w:pPr>
              <w:rPr>
                <w:sz w:val="24"/>
              </w:rPr>
            </w:pPr>
            <w:r w:rsidRPr="00750991">
              <w:rPr>
                <w:sz w:val="24"/>
              </w:rPr>
              <w:t>1 13 02995 05 0000 130</w:t>
            </w:r>
          </w:p>
        </w:tc>
        <w:tc>
          <w:tcPr>
            <w:tcW w:w="5609" w:type="dxa"/>
          </w:tcPr>
          <w:p w:rsidR="00900CF6" w:rsidRPr="00750991" w:rsidRDefault="00900CF6" w:rsidP="00493F99">
            <w:pPr>
              <w:jc w:val="both"/>
              <w:rPr>
                <w:sz w:val="24"/>
              </w:rPr>
            </w:pPr>
            <w:r w:rsidRPr="00750991">
              <w:rPr>
                <w:sz w:val="24"/>
              </w:rPr>
              <w:t>Прочие доходы от от компенсации затрат бюджетов 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50991" w:rsidRDefault="00900CF6" w:rsidP="00FB66DB">
            <w:pPr>
              <w:jc w:val="center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900CF6" w:rsidRPr="00750991" w:rsidRDefault="00900CF6" w:rsidP="00FB66DB">
            <w:pPr>
              <w:rPr>
                <w:sz w:val="24"/>
              </w:rPr>
            </w:pPr>
            <w:r w:rsidRPr="00750991">
              <w:rPr>
                <w:sz w:val="24"/>
              </w:rPr>
              <w:t>1 13 02995 05 0031 130</w:t>
            </w:r>
          </w:p>
        </w:tc>
        <w:tc>
          <w:tcPr>
            <w:tcW w:w="5609" w:type="dxa"/>
          </w:tcPr>
          <w:p w:rsidR="00900CF6" w:rsidRPr="00750991" w:rsidRDefault="00900CF6" w:rsidP="00FB66DB">
            <w:pPr>
              <w:jc w:val="both"/>
              <w:rPr>
                <w:sz w:val="24"/>
              </w:rPr>
            </w:pPr>
            <w:r w:rsidRPr="00750991">
              <w:rPr>
                <w:sz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50991" w:rsidRDefault="00900CF6" w:rsidP="00FB66DB">
            <w:pPr>
              <w:jc w:val="center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900CF6" w:rsidRPr="00750991" w:rsidRDefault="00900CF6" w:rsidP="00FB66DB">
            <w:pPr>
              <w:rPr>
                <w:sz w:val="24"/>
              </w:rPr>
            </w:pPr>
            <w:r w:rsidRPr="00750991">
              <w:rPr>
                <w:sz w:val="24"/>
              </w:rPr>
              <w:t>1 17 01050 05 0000 180</w:t>
            </w:r>
          </w:p>
        </w:tc>
        <w:tc>
          <w:tcPr>
            <w:tcW w:w="5609" w:type="dxa"/>
          </w:tcPr>
          <w:p w:rsidR="00900CF6" w:rsidRPr="00750991" w:rsidRDefault="00900CF6" w:rsidP="00FB66DB">
            <w:pPr>
              <w:jc w:val="both"/>
              <w:rPr>
                <w:bCs/>
                <w:sz w:val="24"/>
              </w:rPr>
            </w:pPr>
            <w:r w:rsidRPr="00750991">
              <w:rPr>
                <w:bCs/>
                <w:sz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2D71C5" w:rsidRDefault="00900CF6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900CF6" w:rsidRPr="002D71C5" w:rsidRDefault="00900CF6" w:rsidP="00FB66DB">
            <w:pPr>
              <w:rPr>
                <w:sz w:val="24"/>
              </w:rPr>
            </w:pPr>
            <w:r w:rsidRPr="002D71C5">
              <w:rPr>
                <w:sz w:val="24"/>
              </w:rPr>
              <w:t xml:space="preserve">2 02 15001 05 0000 150 </w:t>
            </w:r>
          </w:p>
        </w:tc>
        <w:tc>
          <w:tcPr>
            <w:tcW w:w="5609" w:type="dxa"/>
          </w:tcPr>
          <w:p w:rsidR="00900CF6" w:rsidRPr="002D71C5" w:rsidRDefault="00900CF6" w:rsidP="00FB66DB">
            <w:pPr>
              <w:jc w:val="both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2D71C5" w:rsidRDefault="00900CF6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900CF6" w:rsidRPr="002D71C5" w:rsidRDefault="00900CF6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2D71C5">
              <w:rPr>
                <w:sz w:val="24"/>
              </w:rPr>
              <w:t>2 02 15002 05 0000 150</w:t>
            </w:r>
          </w:p>
        </w:tc>
        <w:tc>
          <w:tcPr>
            <w:tcW w:w="5609" w:type="dxa"/>
          </w:tcPr>
          <w:p w:rsidR="00900CF6" w:rsidRPr="002D71C5" w:rsidRDefault="00900CF6" w:rsidP="00DA2922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2D71C5">
              <w:rPr>
                <w:sz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2D71C5" w:rsidRDefault="00900CF6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900CF6" w:rsidRPr="002D71C5" w:rsidRDefault="00900CF6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2D71C5">
              <w:rPr>
                <w:sz w:val="24"/>
              </w:rPr>
              <w:t>2 02 29999 05 0000 150</w:t>
            </w:r>
          </w:p>
        </w:tc>
        <w:tc>
          <w:tcPr>
            <w:tcW w:w="5609" w:type="dxa"/>
          </w:tcPr>
          <w:p w:rsidR="00900CF6" w:rsidRPr="002D71C5" w:rsidRDefault="00900CF6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2D71C5">
              <w:rPr>
                <w:sz w:val="24"/>
              </w:rPr>
              <w:t xml:space="preserve">Прочие субсидии бюджетам муниципальных районов 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375720" w:rsidRDefault="00900CF6" w:rsidP="00FB66DB">
            <w:pPr>
              <w:jc w:val="center"/>
              <w:rPr>
                <w:sz w:val="24"/>
              </w:rPr>
            </w:pPr>
            <w:r w:rsidRPr="00375720">
              <w:rPr>
                <w:sz w:val="24"/>
              </w:rPr>
              <w:t>905</w:t>
            </w:r>
          </w:p>
        </w:tc>
        <w:tc>
          <w:tcPr>
            <w:tcW w:w="3031" w:type="dxa"/>
          </w:tcPr>
          <w:p w:rsidR="00900CF6" w:rsidRPr="00375720" w:rsidRDefault="00900CF6" w:rsidP="00FB66DB">
            <w:pPr>
              <w:rPr>
                <w:sz w:val="24"/>
              </w:rPr>
            </w:pPr>
            <w:r w:rsidRPr="00375720">
              <w:rPr>
                <w:sz w:val="24"/>
              </w:rPr>
              <w:t>2 02 40014 05 0000 150</w:t>
            </w:r>
          </w:p>
        </w:tc>
        <w:tc>
          <w:tcPr>
            <w:tcW w:w="5609" w:type="dxa"/>
          </w:tcPr>
          <w:p w:rsidR="00900CF6" w:rsidRPr="00375720" w:rsidRDefault="00900CF6" w:rsidP="0034606D">
            <w:pPr>
              <w:jc w:val="both"/>
              <w:rPr>
                <w:bCs/>
                <w:sz w:val="24"/>
              </w:rPr>
            </w:pPr>
            <w:r w:rsidRPr="00375720">
              <w:rPr>
                <w:bCs/>
                <w:sz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900CF6" w:rsidRPr="00375720" w:rsidRDefault="00900CF6" w:rsidP="0034606D">
            <w:pPr>
              <w:jc w:val="both"/>
              <w:rPr>
                <w:bCs/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2D71C5" w:rsidRDefault="00900CF6" w:rsidP="00FB66DB">
            <w:pPr>
              <w:jc w:val="center"/>
              <w:rPr>
                <w:sz w:val="24"/>
              </w:rPr>
            </w:pPr>
            <w:r w:rsidRPr="002D71C5">
              <w:rPr>
                <w:sz w:val="24"/>
              </w:rPr>
              <w:t>905</w:t>
            </w:r>
          </w:p>
        </w:tc>
        <w:tc>
          <w:tcPr>
            <w:tcW w:w="3031" w:type="dxa"/>
          </w:tcPr>
          <w:p w:rsidR="00900CF6" w:rsidRPr="002D71C5" w:rsidRDefault="00900CF6" w:rsidP="00FB66DB">
            <w:pPr>
              <w:rPr>
                <w:sz w:val="24"/>
              </w:rPr>
            </w:pPr>
            <w:r w:rsidRPr="002D71C5">
              <w:rPr>
                <w:sz w:val="24"/>
              </w:rPr>
              <w:t>2 08 05000 05 0000 150</w:t>
            </w:r>
          </w:p>
        </w:tc>
        <w:tc>
          <w:tcPr>
            <w:tcW w:w="5609" w:type="dxa"/>
          </w:tcPr>
          <w:p w:rsidR="00900CF6" w:rsidRPr="002D71C5" w:rsidRDefault="00900CF6" w:rsidP="00FB66DB">
            <w:pPr>
              <w:jc w:val="both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Перечисления из бюджетов муниципальных районов (в бюджеты муниципальных районов) для осуществления возврата 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sz w:val="24"/>
              </w:rPr>
              <w:t>905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01 05 02 01 05 0000510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 xml:space="preserve">Увеличение прочих остатков денежных средств </w:t>
            </w:r>
            <w:r>
              <w:rPr>
                <w:bCs/>
                <w:color w:val="000000"/>
                <w:sz w:val="24"/>
              </w:rPr>
              <w:t>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01 05 02 01 05 0000610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Уменьшение прочих остатков денежных средств</w:t>
            </w:r>
            <w:r>
              <w:rPr>
                <w:bCs/>
                <w:color w:val="000000"/>
                <w:sz w:val="24"/>
              </w:rPr>
              <w:t xml:space="preserve">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900CF6" w:rsidRPr="00FB66DB" w:rsidTr="00EF699E">
        <w:trPr>
          <w:trHeight w:val="1247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/>
                <w:bCs/>
                <w:sz w:val="24"/>
              </w:rPr>
            </w:pPr>
          </w:p>
          <w:p w:rsidR="00900CF6" w:rsidRPr="00FB66DB" w:rsidRDefault="00900CF6" w:rsidP="00FB66DB">
            <w:pPr>
              <w:jc w:val="center"/>
              <w:rPr>
                <w:b/>
                <w:bCs/>
                <w:sz w:val="24"/>
              </w:rPr>
            </w:pPr>
            <w:r w:rsidRPr="00FB66DB">
              <w:rPr>
                <w:b/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</w:p>
          <w:p w:rsidR="00900CF6" w:rsidRPr="00FB66DB" w:rsidRDefault="00900CF6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Контрольно-счетная палата муниципального образования Выселковский район</w:t>
            </w:r>
          </w:p>
          <w:p w:rsidR="00900CF6" w:rsidRPr="00FB66DB" w:rsidRDefault="00900CF6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AD4C55" w:rsidRDefault="00900CF6" w:rsidP="00FB66DB">
            <w:pPr>
              <w:jc w:val="center"/>
              <w:rPr>
                <w:bCs/>
                <w:sz w:val="24"/>
              </w:rPr>
            </w:pPr>
            <w:r w:rsidRPr="00AD4C55">
              <w:rPr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900CF6" w:rsidRPr="00AD4C55" w:rsidRDefault="00900CF6" w:rsidP="00FB66DB">
            <w:pPr>
              <w:jc w:val="center"/>
              <w:rPr>
                <w:color w:val="000000"/>
                <w:sz w:val="24"/>
              </w:rPr>
            </w:pPr>
            <w:r w:rsidRPr="00AD4C55">
              <w:rPr>
                <w:color w:val="000000"/>
                <w:sz w:val="24"/>
              </w:rPr>
              <w:t>1 13 02995 05 0031 130</w:t>
            </w:r>
          </w:p>
        </w:tc>
        <w:tc>
          <w:tcPr>
            <w:tcW w:w="5609" w:type="dxa"/>
          </w:tcPr>
          <w:p w:rsidR="00900CF6" w:rsidRPr="00AD4C55" w:rsidRDefault="00900CF6" w:rsidP="00716564">
            <w:pPr>
              <w:jc w:val="both"/>
              <w:rPr>
                <w:color w:val="000000"/>
                <w:sz w:val="24"/>
              </w:rPr>
            </w:pPr>
            <w:r w:rsidRPr="00AD4C55">
              <w:rPr>
                <w:color w:val="000000"/>
                <w:sz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1 16 18050 05 0000 140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</w:t>
            </w:r>
            <w:r w:rsidRPr="00FB66DB">
              <w:rPr>
                <w:color w:val="000000"/>
                <w:sz w:val="24"/>
              </w:rPr>
              <w:t>116 90050 05 0000 140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бюджеты муниципальных 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1 17 01050 05 0000 180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2D71C5" w:rsidRDefault="00900CF6" w:rsidP="00FB66DB">
            <w:pPr>
              <w:jc w:val="center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900CF6" w:rsidRPr="002D71C5" w:rsidRDefault="00900CF6" w:rsidP="00FB66DB">
            <w:pPr>
              <w:jc w:val="center"/>
              <w:rPr>
                <w:sz w:val="24"/>
              </w:rPr>
            </w:pPr>
            <w:r w:rsidRPr="002D71C5">
              <w:rPr>
                <w:sz w:val="24"/>
              </w:rPr>
              <w:t>2 02 40014 05 0000 150</w:t>
            </w:r>
          </w:p>
        </w:tc>
        <w:tc>
          <w:tcPr>
            <w:tcW w:w="5609" w:type="dxa"/>
          </w:tcPr>
          <w:p w:rsidR="00900CF6" w:rsidRPr="002D71C5" w:rsidRDefault="00900CF6" w:rsidP="00FB66DB">
            <w:pPr>
              <w:jc w:val="both"/>
              <w:rPr>
                <w:bCs/>
                <w:sz w:val="24"/>
              </w:rPr>
            </w:pPr>
            <w:r w:rsidRPr="002D71C5">
              <w:rPr>
                <w:bCs/>
                <w:sz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</w:p>
        </w:tc>
      </w:tr>
      <w:tr w:rsidR="00900CF6" w:rsidRPr="00FB66DB" w:rsidTr="00EF699E">
        <w:trPr>
          <w:trHeight w:val="1607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/>
                <w:bCs/>
                <w:sz w:val="24"/>
              </w:rPr>
            </w:pPr>
          </w:p>
          <w:p w:rsidR="00900CF6" w:rsidRPr="00FB66DB" w:rsidRDefault="00900CF6" w:rsidP="00FB66DB">
            <w:pPr>
              <w:jc w:val="center"/>
              <w:rPr>
                <w:b/>
                <w:bCs/>
                <w:sz w:val="24"/>
              </w:rPr>
            </w:pPr>
          </w:p>
          <w:p w:rsidR="00900CF6" w:rsidRPr="00FB66DB" w:rsidRDefault="00900CF6" w:rsidP="00FB66DB">
            <w:pPr>
              <w:jc w:val="center"/>
              <w:rPr>
                <w:b/>
                <w:bCs/>
                <w:sz w:val="24"/>
              </w:rPr>
            </w:pPr>
            <w:r w:rsidRPr="00FB66DB">
              <w:rPr>
                <w:b/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rPr>
                <w:b/>
                <w:bCs/>
                <w:color w:val="000000"/>
                <w:sz w:val="24"/>
              </w:rPr>
            </w:pPr>
          </w:p>
          <w:p w:rsidR="00900CF6" w:rsidRPr="00FB66DB" w:rsidRDefault="00900CF6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Управление образования администрации муниципального образования</w:t>
            </w:r>
          </w:p>
          <w:p w:rsidR="00900CF6" w:rsidRPr="00FB66DB" w:rsidRDefault="00900CF6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 xml:space="preserve"> Выселковский район Краснодарского края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1 13 01995 05 0000 130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1 13 02065 05 0000 130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1 13 02995 05 0011 130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1 13 02995 05 0021 130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1 13 02995 05 0031 130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1 13 02995 05 0041 130 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доходы от компенсации затрат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900CF6" w:rsidRPr="00FB66DB" w:rsidRDefault="00900CF6" w:rsidP="002E5482">
            <w:pPr>
              <w:rPr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FB66DB" w:rsidRDefault="00900CF6" w:rsidP="002E5482">
            <w:pPr>
              <w:rPr>
                <w:sz w:val="24"/>
              </w:rPr>
            </w:pPr>
            <w:r w:rsidRPr="00FB66DB">
              <w:rPr>
                <w:sz w:val="24"/>
              </w:rPr>
              <w:t>1 14 02052 05 0000 440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900CF6" w:rsidRPr="00FB66DB" w:rsidRDefault="00900CF6" w:rsidP="002E5482">
            <w:pPr>
              <w:rPr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FB66DB" w:rsidRDefault="00900CF6" w:rsidP="002E5482">
            <w:pPr>
              <w:rPr>
                <w:sz w:val="24"/>
              </w:rPr>
            </w:pPr>
            <w:r w:rsidRPr="00FB66DB">
              <w:rPr>
                <w:sz w:val="24"/>
              </w:rPr>
              <w:t>1 14 02053 05 0000 440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900CF6" w:rsidRPr="00FB66DB" w:rsidRDefault="00900CF6" w:rsidP="002E5482">
            <w:pPr>
              <w:rPr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FB66DB" w:rsidRDefault="00900CF6" w:rsidP="002E5482">
            <w:pPr>
              <w:rPr>
                <w:sz w:val="24"/>
              </w:rPr>
            </w:pPr>
            <w:r w:rsidRPr="00FB66DB">
              <w:rPr>
                <w:sz w:val="24"/>
              </w:rPr>
              <w:t>1 16 23050 05 0000 140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1 16 23051 05 0000 140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1 16 23052 05 0000 140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1 16 32000 05 0000 140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</w:t>
            </w:r>
            <w:r w:rsidRPr="00FB66DB">
              <w:rPr>
                <w:color w:val="000000"/>
                <w:sz w:val="24"/>
              </w:rPr>
              <w:t>116 90050 05 0000 140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1 17 01050 05 0000 180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   </w:t>
            </w:r>
            <w:r w:rsidRPr="00FB66DB">
              <w:rPr>
                <w:color w:val="000000"/>
                <w:sz w:val="24"/>
              </w:rPr>
              <w:t>117 05050 05 0000 180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неналоговые доходы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927FA4" w:rsidRDefault="00900CF6" w:rsidP="00FB66DB">
            <w:pPr>
              <w:jc w:val="center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927FA4" w:rsidRDefault="00900CF6" w:rsidP="00EF7859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27FA4">
              <w:rPr>
                <w:sz w:val="24"/>
                <w:lang w:val="en-US"/>
              </w:rPr>
              <w:t xml:space="preserve">       </w:t>
            </w:r>
            <w:r w:rsidRPr="00927FA4">
              <w:rPr>
                <w:sz w:val="24"/>
              </w:rPr>
              <w:t>20225097050000150</w:t>
            </w:r>
          </w:p>
        </w:tc>
        <w:tc>
          <w:tcPr>
            <w:tcW w:w="5609" w:type="dxa"/>
          </w:tcPr>
          <w:p w:rsidR="00900CF6" w:rsidRPr="00927FA4" w:rsidRDefault="00900CF6" w:rsidP="00FB66DB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27FA4">
              <w:rPr>
                <w:sz w:val="24"/>
              </w:rPr>
              <w:t>Субсидии бюджетам муниципальных районов на создание в общеобразовательных организациях , расположенных в сельской местности, условий для занятий физической культурой и спортом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375720" w:rsidRDefault="00900CF6" w:rsidP="00FB66DB">
            <w:pPr>
              <w:jc w:val="center"/>
              <w:rPr>
                <w:b/>
                <w:bCs/>
                <w:sz w:val="24"/>
              </w:rPr>
            </w:pPr>
            <w:r w:rsidRPr="00375720">
              <w:rPr>
                <w:b/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375720" w:rsidRDefault="00900CF6" w:rsidP="00EF7859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375720">
              <w:rPr>
                <w:b/>
                <w:sz w:val="24"/>
              </w:rPr>
              <w:t xml:space="preserve">    20225169050000150</w:t>
            </w:r>
          </w:p>
        </w:tc>
        <w:tc>
          <w:tcPr>
            <w:tcW w:w="5609" w:type="dxa"/>
          </w:tcPr>
          <w:p w:rsidR="00900CF6" w:rsidRPr="00375720" w:rsidRDefault="00900CF6" w:rsidP="00FB66DB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>
              <w:rPr>
                <w:b/>
                <w:sz w:val="24"/>
              </w:rPr>
              <w:t>Субсидии бюджетам муниципальных районов на обновление материально- 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927FA4" w:rsidRDefault="00900CF6" w:rsidP="00FB66DB">
            <w:pPr>
              <w:jc w:val="center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927FA4" w:rsidRDefault="00900CF6" w:rsidP="00EF7859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27FA4">
              <w:rPr>
                <w:sz w:val="24"/>
                <w:lang w:val="en-US"/>
              </w:rPr>
              <w:t xml:space="preserve">     </w:t>
            </w:r>
            <w:r w:rsidRPr="00927FA4">
              <w:rPr>
                <w:sz w:val="24"/>
              </w:rPr>
              <w:t>20229999050000150</w:t>
            </w:r>
          </w:p>
        </w:tc>
        <w:tc>
          <w:tcPr>
            <w:tcW w:w="5609" w:type="dxa"/>
          </w:tcPr>
          <w:p w:rsidR="00900CF6" w:rsidRPr="00927FA4" w:rsidRDefault="00900CF6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27FA4">
              <w:rPr>
                <w:sz w:val="24"/>
              </w:rPr>
              <w:t xml:space="preserve">Прочие субсидии бюджетам муниципальных районов 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927FA4" w:rsidRDefault="00900CF6" w:rsidP="00FB66DB">
            <w:pPr>
              <w:jc w:val="center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927FA4" w:rsidRDefault="00900CF6" w:rsidP="00EF7859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27FA4">
              <w:rPr>
                <w:sz w:val="24"/>
                <w:lang w:val="en-US"/>
              </w:rPr>
              <w:t xml:space="preserve">     </w:t>
            </w:r>
            <w:r w:rsidRPr="00927FA4">
              <w:rPr>
                <w:sz w:val="24"/>
              </w:rPr>
              <w:t>20230024050000150</w:t>
            </w:r>
          </w:p>
        </w:tc>
        <w:tc>
          <w:tcPr>
            <w:tcW w:w="5609" w:type="dxa"/>
          </w:tcPr>
          <w:p w:rsidR="00900CF6" w:rsidRPr="00927FA4" w:rsidRDefault="00900CF6" w:rsidP="00FB66DB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27FA4">
              <w:rPr>
                <w:sz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76B7D" w:rsidRDefault="00900CF6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776B7D" w:rsidRDefault="00900CF6" w:rsidP="00054CAE">
            <w:pPr>
              <w:jc w:val="center"/>
              <w:rPr>
                <w:sz w:val="24"/>
              </w:rPr>
            </w:pPr>
            <w:r w:rsidRPr="00776B7D">
              <w:rPr>
                <w:sz w:val="24"/>
              </w:rPr>
              <w:t>20230027050000150</w:t>
            </w:r>
          </w:p>
        </w:tc>
        <w:tc>
          <w:tcPr>
            <w:tcW w:w="5609" w:type="dxa"/>
          </w:tcPr>
          <w:p w:rsidR="00900CF6" w:rsidRPr="00776B7D" w:rsidRDefault="00900CF6" w:rsidP="00FB66DB">
            <w:pPr>
              <w:jc w:val="both"/>
              <w:rPr>
                <w:sz w:val="24"/>
              </w:rPr>
            </w:pPr>
            <w:r w:rsidRPr="00776B7D">
              <w:rPr>
                <w:sz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76B7D" w:rsidRDefault="00900CF6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776B7D" w:rsidRDefault="00900CF6" w:rsidP="00054CAE">
            <w:pPr>
              <w:jc w:val="center"/>
              <w:rPr>
                <w:sz w:val="24"/>
              </w:rPr>
            </w:pPr>
            <w:r w:rsidRPr="00776B7D">
              <w:rPr>
                <w:sz w:val="24"/>
              </w:rPr>
              <w:t>20230029050000150</w:t>
            </w:r>
          </w:p>
        </w:tc>
        <w:tc>
          <w:tcPr>
            <w:tcW w:w="5609" w:type="dxa"/>
          </w:tcPr>
          <w:p w:rsidR="00900CF6" w:rsidRPr="00776B7D" w:rsidRDefault="00900CF6" w:rsidP="00FB66DB">
            <w:pPr>
              <w:jc w:val="both"/>
              <w:rPr>
                <w:sz w:val="24"/>
              </w:rPr>
            </w:pPr>
            <w:r w:rsidRPr="00776B7D">
              <w:rPr>
                <w:sz w:val="24"/>
              </w:rPr>
              <w:t>Субвенции бюджетам муниципальных районов на компенсацию части  платы, взимаемой с родителей (законных представителей)  за присмотр и уход за детьми , посещающими образовательные организации , реализующие образовательные программы дошкольного образования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76B7D" w:rsidRDefault="00900CF6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776B7D" w:rsidRDefault="00900CF6" w:rsidP="00054CAE">
            <w:pPr>
              <w:jc w:val="center"/>
              <w:rPr>
                <w:sz w:val="24"/>
              </w:rPr>
            </w:pPr>
            <w:r w:rsidRPr="00776B7D">
              <w:rPr>
                <w:sz w:val="24"/>
              </w:rPr>
              <w:t>20239999050000150</w:t>
            </w:r>
          </w:p>
        </w:tc>
        <w:tc>
          <w:tcPr>
            <w:tcW w:w="5609" w:type="dxa"/>
          </w:tcPr>
          <w:p w:rsidR="00900CF6" w:rsidRPr="00776B7D" w:rsidRDefault="00900CF6" w:rsidP="00FB66DB">
            <w:pPr>
              <w:jc w:val="both"/>
              <w:rPr>
                <w:sz w:val="24"/>
              </w:rPr>
            </w:pPr>
            <w:r w:rsidRPr="00776B7D">
              <w:rPr>
                <w:sz w:val="24"/>
              </w:rPr>
              <w:t>Прочие субвенции бюджетам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76B7D" w:rsidRDefault="00900CF6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776B7D" w:rsidRDefault="00900CF6" w:rsidP="00054CAE">
            <w:pPr>
              <w:rPr>
                <w:sz w:val="24"/>
              </w:rPr>
            </w:pPr>
            <w:r w:rsidRPr="00776B7D">
              <w:rPr>
                <w:sz w:val="24"/>
                <w:lang w:val="en-US"/>
              </w:rPr>
              <w:t xml:space="preserve">  </w:t>
            </w:r>
            <w:r w:rsidRPr="00776B7D">
              <w:rPr>
                <w:sz w:val="24"/>
              </w:rPr>
              <w:t>20249999050000150</w:t>
            </w:r>
          </w:p>
        </w:tc>
        <w:tc>
          <w:tcPr>
            <w:tcW w:w="5609" w:type="dxa"/>
          </w:tcPr>
          <w:p w:rsidR="00900CF6" w:rsidRPr="00776B7D" w:rsidRDefault="00900CF6" w:rsidP="00FB66DB">
            <w:pPr>
              <w:jc w:val="both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76B7D" w:rsidRDefault="00900CF6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776B7D" w:rsidRDefault="00900CF6" w:rsidP="00054CAE">
            <w:pPr>
              <w:jc w:val="center"/>
              <w:rPr>
                <w:sz w:val="24"/>
              </w:rPr>
            </w:pPr>
            <w:r w:rsidRPr="00776B7D">
              <w:rPr>
                <w:sz w:val="24"/>
              </w:rPr>
              <w:t>21805010050020150</w:t>
            </w:r>
          </w:p>
        </w:tc>
        <w:tc>
          <w:tcPr>
            <w:tcW w:w="5609" w:type="dxa"/>
          </w:tcPr>
          <w:p w:rsidR="00900CF6" w:rsidRPr="00776B7D" w:rsidRDefault="00900CF6" w:rsidP="00FB66DB">
            <w:pPr>
              <w:jc w:val="both"/>
              <w:rPr>
                <w:sz w:val="24"/>
              </w:rPr>
            </w:pPr>
            <w:r w:rsidRPr="00776B7D">
              <w:rPr>
                <w:rFonts w:ascii="TimesNewRomanPSMT" w:hAnsi="TimesNewRomanPSMT"/>
                <w:sz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76B7D" w:rsidRDefault="00900CF6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776B7D" w:rsidRDefault="00900CF6" w:rsidP="00054CAE">
            <w:pPr>
              <w:jc w:val="center"/>
              <w:rPr>
                <w:sz w:val="24"/>
              </w:rPr>
            </w:pPr>
            <w:r w:rsidRPr="00776B7D">
              <w:rPr>
                <w:sz w:val="24"/>
              </w:rPr>
              <w:t>21805020050030150</w:t>
            </w:r>
          </w:p>
        </w:tc>
        <w:tc>
          <w:tcPr>
            <w:tcW w:w="5609" w:type="dxa"/>
          </w:tcPr>
          <w:p w:rsidR="00900CF6" w:rsidRPr="00776B7D" w:rsidRDefault="00900CF6" w:rsidP="00FB66DB">
            <w:pPr>
              <w:jc w:val="both"/>
              <w:rPr>
                <w:sz w:val="24"/>
              </w:rPr>
            </w:pPr>
            <w:r w:rsidRPr="00776B7D">
              <w:rPr>
                <w:rFonts w:ascii="TimesNewRomanPSMT" w:hAnsi="TimesNewRomanPSMT"/>
                <w:sz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76B7D" w:rsidRDefault="00900CF6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776B7D" w:rsidRDefault="00900CF6" w:rsidP="00054CAE">
            <w:pPr>
              <w:rPr>
                <w:sz w:val="24"/>
              </w:rPr>
            </w:pPr>
            <w:r w:rsidRPr="00776B7D">
              <w:rPr>
                <w:sz w:val="24"/>
              </w:rPr>
              <w:t>21805030050040150</w:t>
            </w:r>
          </w:p>
        </w:tc>
        <w:tc>
          <w:tcPr>
            <w:tcW w:w="5609" w:type="dxa"/>
          </w:tcPr>
          <w:p w:rsidR="00900CF6" w:rsidRPr="00776B7D" w:rsidRDefault="00900CF6" w:rsidP="00FB66DB">
            <w:pPr>
              <w:jc w:val="both"/>
              <w:rPr>
                <w:sz w:val="24"/>
              </w:rPr>
            </w:pPr>
            <w:r w:rsidRPr="00776B7D">
              <w:rPr>
                <w:rFonts w:ascii="TimesNewRomanPSMT" w:hAnsi="TimesNewRomanPSMT"/>
                <w:sz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76B7D" w:rsidRDefault="00900CF6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776B7D" w:rsidRDefault="00900CF6" w:rsidP="00FB66DB">
            <w:pPr>
              <w:rPr>
                <w:sz w:val="24"/>
              </w:rPr>
            </w:pPr>
            <w:r w:rsidRPr="00776B7D">
              <w:rPr>
                <w:sz w:val="24"/>
              </w:rPr>
              <w:t>219 25498 05 0000 150</w:t>
            </w:r>
          </w:p>
        </w:tc>
        <w:tc>
          <w:tcPr>
            <w:tcW w:w="5609" w:type="dxa"/>
          </w:tcPr>
          <w:p w:rsidR="00900CF6" w:rsidRPr="00776B7D" w:rsidRDefault="00900CF6" w:rsidP="00FB66DB">
            <w:pPr>
              <w:jc w:val="both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Возврат остатков субсидий  на финансовое обеспечение мероприятий федеральной целевой программы развития образования на 2016-2020 годы из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76B7D" w:rsidRDefault="00900CF6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776B7D" w:rsidRDefault="00900CF6" w:rsidP="00FB66DB">
            <w:pPr>
              <w:rPr>
                <w:sz w:val="24"/>
              </w:rPr>
            </w:pPr>
            <w:r w:rsidRPr="00776B7D">
              <w:rPr>
                <w:sz w:val="24"/>
              </w:rPr>
              <w:t>219 25097  05 0000 150</w:t>
            </w:r>
          </w:p>
        </w:tc>
        <w:tc>
          <w:tcPr>
            <w:tcW w:w="5609" w:type="dxa"/>
          </w:tcPr>
          <w:p w:rsidR="00900CF6" w:rsidRPr="00776B7D" w:rsidRDefault="00900CF6" w:rsidP="00FB66DB">
            <w:pPr>
              <w:jc w:val="both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76B7D" w:rsidRDefault="00900CF6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776B7D" w:rsidRDefault="00900CF6" w:rsidP="00FB66DB">
            <w:pPr>
              <w:rPr>
                <w:sz w:val="24"/>
              </w:rPr>
            </w:pPr>
            <w:r w:rsidRPr="00776B7D">
              <w:rPr>
                <w:sz w:val="24"/>
              </w:rPr>
              <w:t>219 45457 05 0000 150</w:t>
            </w:r>
          </w:p>
        </w:tc>
        <w:tc>
          <w:tcPr>
            <w:tcW w:w="5609" w:type="dxa"/>
          </w:tcPr>
          <w:p w:rsidR="00900CF6" w:rsidRPr="00776B7D" w:rsidRDefault="00900CF6" w:rsidP="00FB66DB">
            <w:pPr>
              <w:jc w:val="both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 xml:space="preserve"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муниципальных районов 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76B7D" w:rsidRDefault="00900CF6" w:rsidP="00FB66DB">
            <w:pPr>
              <w:jc w:val="center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900CF6" w:rsidRPr="00776B7D" w:rsidRDefault="00900CF6" w:rsidP="00FB66DB">
            <w:pPr>
              <w:rPr>
                <w:sz w:val="24"/>
              </w:rPr>
            </w:pPr>
            <w:r w:rsidRPr="00776B7D">
              <w:rPr>
                <w:sz w:val="24"/>
              </w:rPr>
              <w:t>219 60010 05 0000 150</w:t>
            </w:r>
          </w:p>
        </w:tc>
        <w:tc>
          <w:tcPr>
            <w:tcW w:w="5609" w:type="dxa"/>
          </w:tcPr>
          <w:p w:rsidR="00900CF6" w:rsidRPr="00776B7D" w:rsidRDefault="00900CF6" w:rsidP="00FB66DB">
            <w:pPr>
              <w:jc w:val="both"/>
              <w:rPr>
                <w:bCs/>
                <w:sz w:val="24"/>
              </w:rPr>
            </w:pPr>
            <w:r w:rsidRPr="00776B7D">
              <w:rPr>
                <w:bCs/>
                <w:sz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776B7D" w:rsidRDefault="00900CF6" w:rsidP="00FB66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31" w:type="dxa"/>
          </w:tcPr>
          <w:p w:rsidR="00900CF6" w:rsidRPr="00776B7D" w:rsidRDefault="00900CF6" w:rsidP="00FB66DB">
            <w:pPr>
              <w:rPr>
                <w:sz w:val="24"/>
              </w:rPr>
            </w:pPr>
          </w:p>
        </w:tc>
        <w:tc>
          <w:tcPr>
            <w:tcW w:w="5609" w:type="dxa"/>
          </w:tcPr>
          <w:p w:rsidR="00900CF6" w:rsidRPr="00776B7D" w:rsidRDefault="00900CF6" w:rsidP="00FB66DB">
            <w:pPr>
              <w:rPr>
                <w:b/>
                <w:bCs/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/>
                <w:bCs/>
                <w:sz w:val="24"/>
              </w:rPr>
            </w:pPr>
          </w:p>
          <w:p w:rsidR="00900CF6" w:rsidRPr="00FB66DB" w:rsidRDefault="00900CF6" w:rsidP="00FB66DB">
            <w:pPr>
              <w:jc w:val="center"/>
              <w:rPr>
                <w:b/>
                <w:bCs/>
                <w:sz w:val="24"/>
              </w:rPr>
            </w:pPr>
            <w:r w:rsidRPr="00FB66DB">
              <w:rPr>
                <w:b/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Отдел культуры администрации муниципального образования Выселковский район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/>
                <w:color w:val="000000"/>
                <w:sz w:val="24"/>
              </w:rPr>
            </w:pP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1 13 01995 05 0000 130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1 13 02065 05 0000 130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1 13 02995 05 0011 130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 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1 13 02995 05 0021 130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 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1 13 02995 05 0031 130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 xml:space="preserve">   </w:t>
            </w:r>
            <w:r w:rsidRPr="00FB66DB">
              <w:rPr>
                <w:color w:val="000000"/>
                <w:sz w:val="24"/>
              </w:rPr>
              <w:t xml:space="preserve">1 13 02995 05 0041 130 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доходы от компенсации затрат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Pr="00FB66DB">
              <w:rPr>
                <w:sz w:val="24"/>
              </w:rPr>
              <w:t>1 14 02052 05 0000 440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1 14 02053 05 0000 440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1 16 23050 05 0000 140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1 16 23051 05 0000 140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1 16 23052 05 0000 140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ind w:left="-108" w:right="-108"/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1 16 32000 05 0000 140</w:t>
            </w:r>
          </w:p>
          <w:p w:rsidR="00900CF6" w:rsidRPr="00FB66DB" w:rsidRDefault="00900CF6" w:rsidP="00FB66DB">
            <w:pPr>
              <w:ind w:left="-108" w:right="-108"/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</w:t>
            </w:r>
            <w:r w:rsidRPr="00FB66DB">
              <w:rPr>
                <w:color w:val="000000"/>
                <w:sz w:val="24"/>
              </w:rPr>
              <w:t>116 90050 05 0000 140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FB66DB" w:rsidRDefault="00900CF6" w:rsidP="0030321E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</w:t>
            </w:r>
            <w:r w:rsidRPr="00FB66DB">
              <w:rPr>
                <w:color w:val="000000"/>
                <w:sz w:val="24"/>
              </w:rPr>
              <w:t>1 17 01050 05 0000 180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900CF6" w:rsidRPr="00FB66DB" w:rsidTr="00EF699E">
        <w:trPr>
          <w:trHeight w:val="80"/>
        </w:trPr>
        <w:tc>
          <w:tcPr>
            <w:tcW w:w="1080" w:type="dxa"/>
          </w:tcPr>
          <w:p w:rsidR="00900CF6" w:rsidRPr="00FB66DB" w:rsidRDefault="00900CF6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FB66DB" w:rsidRDefault="00900CF6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 </w:t>
            </w:r>
            <w:r w:rsidRPr="00FB66DB">
              <w:rPr>
                <w:color w:val="000000"/>
                <w:sz w:val="24"/>
              </w:rPr>
              <w:t>117 05050 05 0000 180</w:t>
            </w:r>
          </w:p>
        </w:tc>
        <w:tc>
          <w:tcPr>
            <w:tcW w:w="5609" w:type="dxa"/>
          </w:tcPr>
          <w:p w:rsidR="00900CF6" w:rsidRPr="00FB66DB" w:rsidRDefault="00900CF6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неналоговые доходы бюджетов муниципальных районов</w:t>
            </w:r>
          </w:p>
        </w:tc>
      </w:tr>
      <w:tr w:rsidR="00900CF6" w:rsidRPr="00927FA4" w:rsidTr="00EF699E">
        <w:trPr>
          <w:trHeight w:val="80"/>
        </w:trPr>
        <w:tc>
          <w:tcPr>
            <w:tcW w:w="1080" w:type="dxa"/>
          </w:tcPr>
          <w:p w:rsidR="00900CF6" w:rsidRPr="00927FA4" w:rsidRDefault="00900CF6" w:rsidP="00FB66DB">
            <w:pPr>
              <w:jc w:val="center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927FA4" w:rsidRDefault="00900CF6" w:rsidP="005931C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27FA4">
              <w:rPr>
                <w:sz w:val="24"/>
              </w:rPr>
              <w:t xml:space="preserve">    20225519050000150</w:t>
            </w:r>
          </w:p>
        </w:tc>
        <w:tc>
          <w:tcPr>
            <w:tcW w:w="5609" w:type="dxa"/>
          </w:tcPr>
          <w:p w:rsidR="00900CF6" w:rsidRPr="00927FA4" w:rsidRDefault="00900CF6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27FA4">
              <w:rPr>
                <w:sz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900CF6" w:rsidRPr="00927FA4" w:rsidTr="00EF699E">
        <w:trPr>
          <w:trHeight w:val="80"/>
        </w:trPr>
        <w:tc>
          <w:tcPr>
            <w:tcW w:w="1080" w:type="dxa"/>
          </w:tcPr>
          <w:p w:rsidR="00900CF6" w:rsidRPr="00927FA4" w:rsidRDefault="00900CF6" w:rsidP="00FB66DB">
            <w:pPr>
              <w:jc w:val="center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927FA4" w:rsidRDefault="00900CF6" w:rsidP="005931C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27FA4">
              <w:rPr>
                <w:sz w:val="24"/>
                <w:lang w:val="en-US"/>
              </w:rPr>
              <w:t xml:space="preserve">     </w:t>
            </w:r>
            <w:r w:rsidRPr="00927FA4">
              <w:rPr>
                <w:sz w:val="24"/>
              </w:rPr>
              <w:t>20229999050000150</w:t>
            </w:r>
          </w:p>
        </w:tc>
        <w:tc>
          <w:tcPr>
            <w:tcW w:w="5609" w:type="dxa"/>
          </w:tcPr>
          <w:p w:rsidR="00900CF6" w:rsidRPr="00927FA4" w:rsidRDefault="00900CF6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27FA4">
              <w:rPr>
                <w:sz w:val="24"/>
              </w:rPr>
              <w:t xml:space="preserve">Прочие субсидии бюджетам муниципальных районов </w:t>
            </w:r>
          </w:p>
        </w:tc>
      </w:tr>
      <w:tr w:rsidR="00900CF6" w:rsidRPr="00927FA4" w:rsidTr="00EF699E">
        <w:trPr>
          <w:trHeight w:val="80"/>
        </w:trPr>
        <w:tc>
          <w:tcPr>
            <w:tcW w:w="1080" w:type="dxa"/>
          </w:tcPr>
          <w:p w:rsidR="00900CF6" w:rsidRPr="00927FA4" w:rsidRDefault="00900CF6" w:rsidP="00FB66DB">
            <w:pPr>
              <w:jc w:val="center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927FA4" w:rsidRDefault="00900CF6" w:rsidP="005931C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27FA4">
              <w:rPr>
                <w:sz w:val="24"/>
                <w:lang w:val="en-US"/>
              </w:rPr>
              <w:t xml:space="preserve">     </w:t>
            </w:r>
            <w:r w:rsidRPr="00927FA4">
              <w:rPr>
                <w:sz w:val="24"/>
              </w:rPr>
              <w:t>20230024050000150</w:t>
            </w:r>
          </w:p>
        </w:tc>
        <w:tc>
          <w:tcPr>
            <w:tcW w:w="5609" w:type="dxa"/>
          </w:tcPr>
          <w:p w:rsidR="00900CF6" w:rsidRPr="00927FA4" w:rsidRDefault="00900CF6" w:rsidP="00FB66D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27FA4">
              <w:rPr>
                <w:sz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900CF6" w:rsidRPr="00927FA4" w:rsidTr="00EF699E">
        <w:trPr>
          <w:trHeight w:val="80"/>
        </w:trPr>
        <w:tc>
          <w:tcPr>
            <w:tcW w:w="1080" w:type="dxa"/>
          </w:tcPr>
          <w:p w:rsidR="00900CF6" w:rsidRPr="00927FA4" w:rsidRDefault="00900CF6" w:rsidP="00FB66DB">
            <w:pPr>
              <w:jc w:val="center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927FA4" w:rsidRDefault="00900CF6" w:rsidP="005931C5">
            <w:pPr>
              <w:rPr>
                <w:sz w:val="24"/>
              </w:rPr>
            </w:pPr>
            <w:r w:rsidRPr="00927FA4">
              <w:rPr>
                <w:sz w:val="24"/>
              </w:rPr>
              <w:t xml:space="preserve">   </w:t>
            </w:r>
            <w:r w:rsidRPr="00927FA4">
              <w:rPr>
                <w:sz w:val="24"/>
                <w:lang w:val="en-US"/>
              </w:rPr>
              <w:t xml:space="preserve">  </w:t>
            </w:r>
            <w:r w:rsidRPr="00927FA4">
              <w:rPr>
                <w:sz w:val="24"/>
              </w:rPr>
              <w:t xml:space="preserve"> 20249999050000150</w:t>
            </w:r>
          </w:p>
        </w:tc>
        <w:tc>
          <w:tcPr>
            <w:tcW w:w="5609" w:type="dxa"/>
          </w:tcPr>
          <w:p w:rsidR="00900CF6" w:rsidRPr="00927FA4" w:rsidRDefault="00900CF6" w:rsidP="00FB66DB">
            <w:pPr>
              <w:jc w:val="both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900CF6" w:rsidRPr="00927FA4" w:rsidTr="00EF699E">
        <w:trPr>
          <w:trHeight w:val="80"/>
        </w:trPr>
        <w:tc>
          <w:tcPr>
            <w:tcW w:w="1080" w:type="dxa"/>
          </w:tcPr>
          <w:p w:rsidR="00900CF6" w:rsidRPr="00927FA4" w:rsidRDefault="00900CF6" w:rsidP="00FB66DB">
            <w:pPr>
              <w:jc w:val="center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927FA4" w:rsidRDefault="00900CF6" w:rsidP="005931C5">
            <w:pPr>
              <w:jc w:val="center"/>
              <w:rPr>
                <w:sz w:val="24"/>
              </w:rPr>
            </w:pPr>
            <w:r w:rsidRPr="00927FA4">
              <w:rPr>
                <w:sz w:val="24"/>
              </w:rPr>
              <w:t>21805010050020150</w:t>
            </w:r>
          </w:p>
        </w:tc>
        <w:tc>
          <w:tcPr>
            <w:tcW w:w="5609" w:type="dxa"/>
          </w:tcPr>
          <w:p w:rsidR="00900CF6" w:rsidRPr="00927FA4" w:rsidRDefault="00900CF6" w:rsidP="00FB66DB">
            <w:pPr>
              <w:jc w:val="both"/>
              <w:rPr>
                <w:sz w:val="24"/>
              </w:rPr>
            </w:pPr>
            <w:r w:rsidRPr="00927FA4">
              <w:rPr>
                <w:rFonts w:ascii="TimesNewRomanPSMT" w:hAnsi="TimesNewRomanPSMT"/>
                <w:sz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900CF6" w:rsidRPr="00927FA4" w:rsidTr="00EF699E">
        <w:trPr>
          <w:trHeight w:val="80"/>
        </w:trPr>
        <w:tc>
          <w:tcPr>
            <w:tcW w:w="1080" w:type="dxa"/>
          </w:tcPr>
          <w:p w:rsidR="00900CF6" w:rsidRPr="00927FA4" w:rsidRDefault="00900CF6" w:rsidP="00FB66DB">
            <w:pPr>
              <w:jc w:val="center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927FA4" w:rsidRDefault="00900CF6" w:rsidP="005931C5">
            <w:pPr>
              <w:jc w:val="center"/>
              <w:rPr>
                <w:sz w:val="24"/>
              </w:rPr>
            </w:pPr>
            <w:r w:rsidRPr="00927FA4">
              <w:rPr>
                <w:sz w:val="24"/>
              </w:rPr>
              <w:t>21805030050040150</w:t>
            </w:r>
          </w:p>
        </w:tc>
        <w:tc>
          <w:tcPr>
            <w:tcW w:w="5609" w:type="dxa"/>
          </w:tcPr>
          <w:p w:rsidR="00900CF6" w:rsidRPr="00927FA4" w:rsidRDefault="00900CF6" w:rsidP="00FB66DB">
            <w:pPr>
              <w:jc w:val="both"/>
              <w:rPr>
                <w:sz w:val="24"/>
              </w:rPr>
            </w:pPr>
            <w:r w:rsidRPr="00927FA4">
              <w:rPr>
                <w:rFonts w:ascii="TimesNewRomanPSMT" w:hAnsi="TimesNewRomanPSMT"/>
                <w:sz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900CF6" w:rsidRPr="00927FA4" w:rsidTr="00EF699E">
        <w:trPr>
          <w:trHeight w:val="80"/>
        </w:trPr>
        <w:tc>
          <w:tcPr>
            <w:tcW w:w="1080" w:type="dxa"/>
          </w:tcPr>
          <w:p w:rsidR="00900CF6" w:rsidRPr="00927FA4" w:rsidRDefault="00900CF6" w:rsidP="00FB66DB">
            <w:pPr>
              <w:jc w:val="center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900CF6" w:rsidRPr="00927FA4" w:rsidRDefault="00900CF6" w:rsidP="00FB66DB">
            <w:pPr>
              <w:jc w:val="center"/>
              <w:rPr>
                <w:sz w:val="24"/>
              </w:rPr>
            </w:pPr>
            <w:r w:rsidRPr="00927FA4">
              <w:rPr>
                <w:sz w:val="24"/>
              </w:rPr>
              <w:t>21960010050000150</w:t>
            </w:r>
          </w:p>
          <w:p w:rsidR="00900CF6" w:rsidRPr="00927FA4" w:rsidRDefault="00900CF6" w:rsidP="00FB66DB">
            <w:pPr>
              <w:jc w:val="center"/>
              <w:rPr>
                <w:sz w:val="24"/>
              </w:rPr>
            </w:pPr>
          </w:p>
        </w:tc>
        <w:tc>
          <w:tcPr>
            <w:tcW w:w="5609" w:type="dxa"/>
          </w:tcPr>
          <w:p w:rsidR="00900CF6" w:rsidRPr="00927FA4" w:rsidRDefault="00900CF6" w:rsidP="00FB66DB">
            <w:pPr>
              <w:jc w:val="both"/>
              <w:rPr>
                <w:bCs/>
                <w:sz w:val="24"/>
              </w:rPr>
            </w:pPr>
            <w:r w:rsidRPr="00927FA4">
              <w:rPr>
                <w:bCs/>
                <w:sz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900CF6" w:rsidRDefault="00900CF6" w:rsidP="00FB66DB">
      <w:pPr>
        <w:rPr>
          <w:sz w:val="24"/>
        </w:rPr>
      </w:pPr>
    </w:p>
    <w:p w:rsidR="00900CF6" w:rsidRDefault="00900CF6" w:rsidP="00FB66DB">
      <w:pPr>
        <w:rPr>
          <w:sz w:val="24"/>
        </w:rPr>
      </w:pPr>
    </w:p>
    <w:p w:rsidR="00900CF6" w:rsidRDefault="00900CF6" w:rsidP="00FB66DB">
      <w:pPr>
        <w:rPr>
          <w:sz w:val="24"/>
        </w:rPr>
      </w:pPr>
    </w:p>
    <w:p w:rsidR="00900CF6" w:rsidRPr="00750991" w:rsidRDefault="00900CF6" w:rsidP="00FB66DB">
      <w:pPr>
        <w:rPr>
          <w:sz w:val="24"/>
        </w:rPr>
      </w:pPr>
    </w:p>
    <w:p w:rsidR="00900CF6" w:rsidRPr="00FB66DB" w:rsidRDefault="00900CF6" w:rsidP="00FB66DB">
      <w:pPr>
        <w:rPr>
          <w:sz w:val="24"/>
        </w:rPr>
      </w:pPr>
      <w:r w:rsidRPr="00FB66DB">
        <w:rPr>
          <w:sz w:val="24"/>
        </w:rPr>
        <w:t xml:space="preserve">Заместитель главы муниципального </w:t>
      </w:r>
    </w:p>
    <w:p w:rsidR="00900CF6" w:rsidRPr="00FB66DB" w:rsidRDefault="00900CF6" w:rsidP="00FB66DB">
      <w:pPr>
        <w:rPr>
          <w:sz w:val="24"/>
        </w:rPr>
      </w:pPr>
      <w:r w:rsidRPr="00FB66DB">
        <w:rPr>
          <w:sz w:val="24"/>
        </w:rPr>
        <w:t>образования Выселковский район</w:t>
      </w:r>
      <w:r>
        <w:rPr>
          <w:sz w:val="24"/>
        </w:rPr>
        <w:t>,</w:t>
      </w:r>
      <w:r w:rsidRPr="00FB66DB">
        <w:rPr>
          <w:sz w:val="24"/>
        </w:rPr>
        <w:t xml:space="preserve"> </w:t>
      </w:r>
    </w:p>
    <w:p w:rsidR="00900CF6" w:rsidRPr="00FB66DB" w:rsidRDefault="00900CF6" w:rsidP="00FB66DB">
      <w:pPr>
        <w:rPr>
          <w:sz w:val="24"/>
        </w:rPr>
      </w:pPr>
      <w:r>
        <w:rPr>
          <w:sz w:val="24"/>
        </w:rPr>
        <w:t>н</w:t>
      </w:r>
      <w:r w:rsidRPr="00FB66DB">
        <w:rPr>
          <w:sz w:val="24"/>
        </w:rPr>
        <w:t>ачальник финансового управления</w:t>
      </w:r>
    </w:p>
    <w:p w:rsidR="00900CF6" w:rsidRPr="00FB66DB" w:rsidRDefault="00900CF6" w:rsidP="00FB66DB">
      <w:pPr>
        <w:rPr>
          <w:sz w:val="24"/>
        </w:rPr>
      </w:pPr>
      <w:r w:rsidRPr="00FB66DB">
        <w:rPr>
          <w:sz w:val="24"/>
        </w:rPr>
        <w:t>администрации муниципального</w:t>
      </w:r>
    </w:p>
    <w:p w:rsidR="00900CF6" w:rsidRPr="00FB66DB" w:rsidRDefault="00900CF6" w:rsidP="00FB66DB">
      <w:pPr>
        <w:rPr>
          <w:sz w:val="24"/>
        </w:rPr>
      </w:pPr>
      <w:r w:rsidRPr="00FB66DB">
        <w:rPr>
          <w:sz w:val="24"/>
        </w:rPr>
        <w:t xml:space="preserve">образования Выселковский район                                          </w:t>
      </w:r>
      <w:r>
        <w:rPr>
          <w:sz w:val="24"/>
        </w:rPr>
        <w:t xml:space="preserve">                           </w:t>
      </w:r>
      <w:r w:rsidRPr="00FB66DB">
        <w:rPr>
          <w:sz w:val="24"/>
        </w:rPr>
        <w:t xml:space="preserve">   И.А.Колесникова</w:t>
      </w:r>
    </w:p>
    <w:p w:rsidR="00900CF6" w:rsidRDefault="00900CF6" w:rsidP="00410BE7">
      <w:pPr>
        <w:rPr>
          <w:sz w:val="24"/>
        </w:rPr>
        <w:sectPr w:rsidR="00900CF6" w:rsidSect="007C2C3C">
          <w:pgSz w:w="11906" w:h="16838"/>
          <w:pgMar w:top="851" w:right="567" w:bottom="567" w:left="1701" w:header="709" w:footer="709" w:gutter="0"/>
          <w:cols w:space="708"/>
          <w:docGrid w:linePitch="360"/>
        </w:sectPr>
      </w:pPr>
    </w:p>
    <w:tbl>
      <w:tblPr>
        <w:tblW w:w="9639" w:type="dxa"/>
        <w:tblLayout w:type="fixed"/>
        <w:tblLook w:val="00A0"/>
      </w:tblPr>
      <w:tblGrid>
        <w:gridCol w:w="9639"/>
      </w:tblGrid>
      <w:tr w:rsidR="00900CF6" w:rsidRPr="00593D77" w:rsidTr="00A25F07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Pr="00593D77" w:rsidRDefault="00900CF6" w:rsidP="00551D15">
            <w:pPr>
              <w:ind w:left="5040"/>
              <w:jc w:val="center"/>
              <w:rPr>
                <w:szCs w:val="28"/>
              </w:rPr>
            </w:pPr>
            <w:r w:rsidRPr="00593D77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>3</w:t>
            </w:r>
          </w:p>
        </w:tc>
      </w:tr>
      <w:tr w:rsidR="00900CF6" w:rsidRPr="00ED24F1" w:rsidTr="00A25F07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Default="00900CF6" w:rsidP="00A25F07">
            <w:pPr>
              <w:ind w:left="5040"/>
              <w:rPr>
                <w:szCs w:val="28"/>
              </w:rPr>
            </w:pPr>
            <w:r w:rsidRPr="00593D77">
              <w:rPr>
                <w:szCs w:val="28"/>
              </w:rPr>
              <w:t>к  решению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XXXVI</w:t>
            </w:r>
            <w:r>
              <w:rPr>
                <w:szCs w:val="28"/>
              </w:rPr>
              <w:t>-ой сессии</w:t>
            </w:r>
            <w:r w:rsidRPr="00593D77">
              <w:rPr>
                <w:szCs w:val="28"/>
              </w:rPr>
              <w:t xml:space="preserve"> </w:t>
            </w:r>
          </w:p>
          <w:p w:rsidR="00900CF6" w:rsidRPr="00ED24F1" w:rsidRDefault="00900CF6" w:rsidP="00A25F07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Совета муниципального </w:t>
            </w:r>
            <w:r w:rsidRPr="00593D77">
              <w:rPr>
                <w:szCs w:val="28"/>
              </w:rPr>
              <w:t>образования</w:t>
            </w:r>
          </w:p>
        </w:tc>
      </w:tr>
      <w:tr w:rsidR="00900CF6" w:rsidRPr="00DA7D5E" w:rsidTr="00A25F07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Pr="00DA7D5E" w:rsidRDefault="00900CF6" w:rsidP="00A25F07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</w:t>
            </w:r>
            <w:r w:rsidRPr="00593D77">
              <w:rPr>
                <w:szCs w:val="28"/>
              </w:rPr>
              <w:t xml:space="preserve"> Выселковский район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 созыва</w:t>
            </w:r>
          </w:p>
        </w:tc>
      </w:tr>
      <w:tr w:rsidR="00900CF6" w:rsidRPr="00E21664" w:rsidTr="00A25F07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Pr="00E21664" w:rsidRDefault="00900CF6" w:rsidP="00A25F07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>от  16 мая   2019 года    №  2-287</w:t>
            </w:r>
          </w:p>
        </w:tc>
      </w:tr>
    </w:tbl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551D15">
      <w:pPr>
        <w:spacing w:line="228" w:lineRule="auto"/>
        <w:jc w:val="center"/>
        <w:rPr>
          <w:b/>
          <w:szCs w:val="28"/>
        </w:rPr>
      </w:pPr>
      <w:r>
        <w:rPr>
          <w:b/>
          <w:szCs w:val="28"/>
        </w:rPr>
        <w:t>Объем поступлений доходов в  районный бюджет</w:t>
      </w:r>
    </w:p>
    <w:p w:rsidR="00900CF6" w:rsidRDefault="00900CF6" w:rsidP="00551D15">
      <w:pPr>
        <w:pStyle w:val="BodyTextIndent"/>
        <w:ind w:left="0"/>
        <w:jc w:val="left"/>
      </w:pPr>
      <w:r>
        <w:rPr>
          <w:b/>
          <w:szCs w:val="28"/>
        </w:rPr>
        <w:t xml:space="preserve">                              по кодам видов (подвидов) доходов  на 2019 год</w:t>
      </w:r>
    </w:p>
    <w:tbl>
      <w:tblPr>
        <w:tblW w:w="4965" w:type="pct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00"/>
        <w:gridCol w:w="2771"/>
        <w:gridCol w:w="1788"/>
        <w:gridCol w:w="2041"/>
      </w:tblGrid>
      <w:tr w:rsidR="00900CF6" w:rsidRPr="00DC1ADC" w:rsidTr="00551D15">
        <w:trPr>
          <w:trHeight w:val="1035"/>
        </w:trPr>
        <w:tc>
          <w:tcPr>
            <w:tcW w:w="15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/>
          <w:p w:rsidR="00900CF6" w:rsidRPr="00DC1ADC" w:rsidRDefault="00900CF6" w:rsidP="00A25F07"/>
          <w:p w:rsidR="00900CF6" w:rsidRPr="00DC1ADC" w:rsidRDefault="00900CF6" w:rsidP="00A25F07"/>
          <w:p w:rsidR="00900CF6" w:rsidRPr="00DC1ADC" w:rsidRDefault="00900CF6" w:rsidP="00A25F07"/>
          <w:p w:rsidR="00900CF6" w:rsidRPr="00DC1ADC" w:rsidRDefault="00900CF6" w:rsidP="00A25F07"/>
        </w:tc>
        <w:tc>
          <w:tcPr>
            <w:tcW w:w="144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/>
        </w:tc>
        <w:tc>
          <w:tcPr>
            <w:tcW w:w="19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0CF6" w:rsidRPr="00DC1ADC" w:rsidRDefault="00900CF6" w:rsidP="00551D15">
            <w:pPr>
              <w:jc w:val="center"/>
            </w:pPr>
            <w:r w:rsidRPr="00DC1ADC">
              <w:t xml:space="preserve">                        (тыс. рублей)</w:t>
            </w:r>
          </w:p>
        </w:tc>
      </w:tr>
      <w:tr w:rsidR="00900CF6" w:rsidRPr="00DC1ADC" w:rsidTr="00A25F07">
        <w:trPr>
          <w:trHeight w:val="55"/>
          <w:tblHeader/>
        </w:trPr>
        <w:tc>
          <w:tcPr>
            <w:tcW w:w="1563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0CF6" w:rsidRPr="00DC1ADC" w:rsidRDefault="00900CF6" w:rsidP="00A25F07">
            <w:pPr>
              <w:jc w:val="center"/>
            </w:pPr>
            <w:r w:rsidRPr="00DC1ADC">
              <w:t xml:space="preserve">Код </w:t>
            </w:r>
          </w:p>
        </w:tc>
        <w:tc>
          <w:tcPr>
            <w:tcW w:w="237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0CF6" w:rsidRPr="00DC1ADC" w:rsidRDefault="00900CF6" w:rsidP="00A25F07">
            <w:pPr>
              <w:jc w:val="center"/>
            </w:pPr>
            <w:r w:rsidRPr="00DC1ADC">
              <w:t>Наименование дохода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0CF6" w:rsidRPr="00DC1ADC" w:rsidRDefault="00900CF6" w:rsidP="00A25F07">
            <w:pPr>
              <w:jc w:val="center"/>
            </w:pPr>
            <w:r w:rsidRPr="00DC1ADC">
              <w:t>Сумма</w:t>
            </w:r>
          </w:p>
        </w:tc>
      </w:tr>
    </w:tbl>
    <w:p w:rsidR="00900CF6" w:rsidRPr="00DC1ADC" w:rsidRDefault="00900CF6" w:rsidP="00551D15"/>
    <w:tbl>
      <w:tblPr>
        <w:tblW w:w="5000" w:type="pct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85"/>
        <w:gridCol w:w="5196"/>
        <w:gridCol w:w="1587"/>
      </w:tblGrid>
      <w:tr w:rsidR="00900CF6" w:rsidRPr="00DC1ADC" w:rsidTr="00A25F07">
        <w:trPr>
          <w:trHeight w:val="55"/>
          <w:tblHeader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0CF6" w:rsidRPr="00DC1ADC" w:rsidRDefault="00900CF6" w:rsidP="00A25F07">
            <w:pPr>
              <w:jc w:val="center"/>
            </w:pPr>
            <w:r w:rsidRPr="00DC1ADC">
              <w:t>1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0CF6" w:rsidRPr="00DC1ADC" w:rsidRDefault="00900CF6" w:rsidP="00A25F07">
            <w:pPr>
              <w:jc w:val="center"/>
            </w:pPr>
            <w:r w:rsidRPr="00DC1ADC">
              <w:t>2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0CF6" w:rsidRPr="00DC1ADC" w:rsidRDefault="00900CF6" w:rsidP="00A25F07">
            <w:pPr>
              <w:jc w:val="center"/>
            </w:pPr>
            <w:r w:rsidRPr="00DC1ADC">
              <w:t>3</w:t>
            </w: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rPr>
                <w:b/>
                <w:bCs/>
              </w:rPr>
            </w:pPr>
            <w:r w:rsidRPr="00DC1ADC">
              <w:rPr>
                <w:b/>
                <w:bCs/>
              </w:rPr>
              <w:t>1 00 00000 00 0000 000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both"/>
              <w:rPr>
                <w:b/>
                <w:bCs/>
              </w:rPr>
            </w:pPr>
            <w:r w:rsidRPr="00DC1ADC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  <w:rPr>
                <w:b/>
                <w:bCs/>
              </w:rPr>
            </w:pPr>
            <w:r w:rsidRPr="00DC1ADC">
              <w:rPr>
                <w:b/>
                <w:bCs/>
              </w:rPr>
              <w:t>4436</w:t>
            </w:r>
            <w:r>
              <w:rPr>
                <w:b/>
                <w:bCs/>
              </w:rPr>
              <w:t>77,6</w:t>
            </w:r>
          </w:p>
        </w:tc>
      </w:tr>
      <w:tr w:rsidR="00900CF6" w:rsidRPr="00DC1ADC" w:rsidTr="00A25F07">
        <w:trPr>
          <w:trHeight w:val="307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  <w:rPr>
                <w:color w:val="FF0000"/>
              </w:rPr>
            </w:pPr>
          </w:p>
        </w:tc>
      </w:tr>
      <w:tr w:rsidR="00900CF6" w:rsidRPr="00DC1ADC" w:rsidTr="00A25F07">
        <w:trPr>
          <w:trHeight w:val="154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1 01 01000 00 0000 110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ind w:right="71"/>
              <w:jc w:val="both"/>
            </w:pPr>
            <w:r w:rsidRPr="00DC1ADC">
              <w:t>Налог на прибыль организаций*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 w:rsidRPr="00DC1ADC">
              <w:t>1838,0</w:t>
            </w:r>
          </w:p>
        </w:tc>
      </w:tr>
      <w:tr w:rsidR="00900CF6" w:rsidRPr="00DC1ADC" w:rsidTr="00A25F07">
        <w:trPr>
          <w:trHeight w:val="369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1 01 02000 01 0000 110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  <w:r w:rsidRPr="00DC1ADC">
              <w:t>Налог на доходы физических лиц*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 w:rsidRPr="00DC1ADC">
              <w:t>302300,0</w:t>
            </w: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1 03 02230 01 000</w:t>
            </w:r>
            <w:r w:rsidRPr="00DC1ADC">
              <w:rPr>
                <w:lang w:val="en-US"/>
              </w:rPr>
              <w:t>0</w:t>
            </w:r>
            <w:r w:rsidRPr="00DC1ADC">
              <w:t xml:space="preserve"> 110</w:t>
            </w:r>
          </w:p>
          <w:p w:rsidR="00900CF6" w:rsidRPr="00DC1ADC" w:rsidRDefault="00900CF6" w:rsidP="00A25F07">
            <w:r w:rsidRPr="00DC1ADC">
              <w:t>1 03 02240 01 0000 110</w:t>
            </w:r>
          </w:p>
          <w:p w:rsidR="00900CF6" w:rsidRPr="00DC1ADC" w:rsidRDefault="00900CF6" w:rsidP="00A25F07">
            <w:r w:rsidRPr="00DC1ADC">
              <w:t>1 03 02250 01 0000 110</w:t>
            </w:r>
          </w:p>
          <w:p w:rsidR="00900CF6" w:rsidRPr="00DC1ADC" w:rsidRDefault="00900CF6" w:rsidP="00A25F07">
            <w:r w:rsidRPr="00DC1ADC">
              <w:t>1 03 02260 01 0000 110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  <w:r w:rsidRPr="00DC1ADC">
              <w:t>Доходы от уплаты акцизов, подлежащие распределению между бюджетами субъектов РФ  и местными бюджетами с учетом установленных дифференцированных нормативов отчислений в местный бюджет*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 w:rsidRPr="00DC1ADC">
              <w:t>382,9</w:t>
            </w: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1 05 01000 00 0000110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  <w:r w:rsidRPr="00DC1ADC">
              <w:t>Налог, взимаемый в связи с применением упрощенной системы налогообложения*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 w:rsidRPr="00DC1ADC">
              <w:t>18600,0</w:t>
            </w: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1 05 02000 02 0000 110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  <w:r w:rsidRPr="00DC1ADC">
              <w:t>Единый налог на вмененный доход для отдельных видов деятельности*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 w:rsidRPr="00DC1ADC">
              <w:t>20600,0</w:t>
            </w: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1 05 03000 01 0000 110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  <w:r w:rsidRPr="00DC1ADC">
              <w:t>Единый сельскохозяйственный налог*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 w:rsidRPr="00DC1ADC">
              <w:t>17000,0</w:t>
            </w: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1 05 04020 02 1000 110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  <w:r w:rsidRPr="00DC1ADC">
              <w:t xml:space="preserve">Налог, взимаемый в связи с применением патентной системы налогообложения, зачисляемый в бюджеты муниципальных районов * 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 w:rsidRPr="00DC1ADC">
              <w:t>43,0</w:t>
            </w: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</w:p>
        </w:tc>
      </w:tr>
      <w:tr w:rsidR="00900CF6" w:rsidRPr="00DC1ADC" w:rsidTr="00A25F07">
        <w:trPr>
          <w:trHeight w:val="236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1 08 00000 00 0000 000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  <w:r w:rsidRPr="00DC1ADC">
              <w:t>Государственная пошлина*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 w:rsidRPr="00DC1ADC">
              <w:t>6950,0</w:t>
            </w:r>
          </w:p>
        </w:tc>
      </w:tr>
      <w:tr w:rsidR="00900CF6" w:rsidRPr="00DC1ADC" w:rsidTr="00A25F07">
        <w:trPr>
          <w:trHeight w:val="1299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 xml:space="preserve">1 11 03050 05 0000 120    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  <w:r w:rsidRPr="00DC1ADC">
              <w:t>Проценты, полученные от предоставления бюджетных кредитов внутри страны за счет средств бюджетов муниципальных рай нов*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 w:rsidRPr="00DC1ADC">
              <w:t>1,0</w:t>
            </w:r>
          </w:p>
        </w:tc>
      </w:tr>
      <w:tr w:rsidR="00900CF6" w:rsidRPr="00DC1ADC" w:rsidTr="00A25F07">
        <w:trPr>
          <w:trHeight w:val="399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</w:p>
        </w:tc>
      </w:tr>
      <w:tr w:rsidR="00900CF6" w:rsidRPr="00DC1ADC" w:rsidTr="00A25F07">
        <w:trPr>
          <w:trHeight w:val="173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1 11 05013 05 0000 120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  <w:r w:rsidRPr="00DC1ADC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 муниципальных районов, а также средства от продажи  права на заключение договоров аренды указанных земельных участков*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 w:rsidRPr="00DC1ADC">
              <w:t>63500,0</w:t>
            </w: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1 11 05035 05 0042 120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  <w:r w:rsidRPr="00DC1ADC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 w:rsidRPr="00DC1ADC">
              <w:t>300,0</w:t>
            </w:r>
          </w:p>
        </w:tc>
      </w:tr>
      <w:tr w:rsidR="00900CF6" w:rsidRPr="00DC1ADC" w:rsidTr="00A25F07">
        <w:trPr>
          <w:trHeight w:val="310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</w:p>
        </w:tc>
      </w:tr>
      <w:tr w:rsidR="00900CF6" w:rsidRPr="00DC1ADC" w:rsidTr="00A25F07">
        <w:trPr>
          <w:trHeight w:val="310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1 11 07015 05  0000 120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  <w:r w:rsidRPr="00DC1ADC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 w:rsidRPr="00DC1ADC">
              <w:t>89,0</w:t>
            </w:r>
          </w:p>
        </w:tc>
      </w:tr>
      <w:tr w:rsidR="00900CF6" w:rsidRPr="00DC1ADC" w:rsidTr="00A25F07">
        <w:trPr>
          <w:trHeight w:val="328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</w:p>
        </w:tc>
      </w:tr>
      <w:tr w:rsidR="00900CF6" w:rsidRPr="00DC1ADC" w:rsidTr="00A25F07">
        <w:trPr>
          <w:trHeight w:val="64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1 11 09045 05 0000 120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  <w:r w:rsidRPr="00DC1ADC">
              <w:t>Прочие поступления от использования имущества, находящегося в государственной и муниципальной собственности*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 w:rsidRPr="00DC1ADC">
              <w:t>2000,0</w:t>
            </w:r>
          </w:p>
        </w:tc>
      </w:tr>
      <w:tr w:rsidR="00900CF6" w:rsidRPr="00DC1ADC" w:rsidTr="00A25F07">
        <w:trPr>
          <w:trHeight w:val="363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</w:p>
        </w:tc>
      </w:tr>
      <w:tr w:rsidR="00900CF6" w:rsidRPr="00DC1ADC" w:rsidTr="00A25F07">
        <w:trPr>
          <w:trHeight w:val="64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1 12 01000 01 0000 120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  <w:r w:rsidRPr="00DC1ADC">
              <w:t>Плата за негативное воздействие на окружающую среду*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 w:rsidRPr="00DC1ADC">
              <w:t>3000,0</w:t>
            </w: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1 13 00000 00 0000 000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 xml:space="preserve"> Доходы от оказания платных услуг</w:t>
            </w:r>
          </w:p>
          <w:p w:rsidR="00900CF6" w:rsidRPr="00DC1ADC" w:rsidRDefault="00900CF6" w:rsidP="00A25F07">
            <w:r w:rsidRPr="00DC1ADC">
              <w:t xml:space="preserve"> ( работ)  и компенсации затрат государства*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 w:rsidRPr="00DC1ADC">
              <w:t>11</w:t>
            </w:r>
            <w:r>
              <w:t>63,7</w:t>
            </w: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  <w:rPr>
                <w:color w:val="FF0000"/>
              </w:rPr>
            </w:pP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1 14 02053 05 0000 410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  <w:r w:rsidRPr="00DC1ADC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 w:rsidRPr="00DC1ADC">
              <w:t>100,0</w:t>
            </w: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  <w:rPr>
                <w:color w:val="FF0000"/>
              </w:rPr>
            </w:pP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1 14 06013 05 0000 430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  <w:r w:rsidRPr="00DC1ADC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 w:rsidRPr="00DC1ADC">
              <w:t>1000,0</w:t>
            </w: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1 16 00000 00 0000 000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  <w:r w:rsidRPr="00DC1ADC">
              <w:t>Штрафы, санкции, возмещение ущерба*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 w:rsidRPr="00DC1ADC">
              <w:t>4530,0</w:t>
            </w:r>
          </w:p>
        </w:tc>
      </w:tr>
      <w:tr w:rsidR="00900CF6" w:rsidRPr="00DC1ADC" w:rsidTr="00A25F07">
        <w:trPr>
          <w:trHeight w:val="351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1 17 00000 00 0000 000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  <w:r w:rsidRPr="00DC1ADC">
              <w:t>Прочие неналоговые доходы*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 w:rsidRPr="00DC1ADC">
              <w:t>280,0</w:t>
            </w:r>
          </w:p>
        </w:tc>
      </w:tr>
      <w:tr w:rsidR="00900CF6" w:rsidRPr="00DC1ADC" w:rsidTr="00A25F07">
        <w:trPr>
          <w:trHeight w:val="359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rPr>
                <w:b/>
                <w:bCs/>
              </w:rPr>
            </w:pPr>
            <w:r w:rsidRPr="00DC1ADC">
              <w:rPr>
                <w:b/>
                <w:bCs/>
              </w:rPr>
              <w:t>2 00 00000 00 0000 000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  <w:rPr>
                <w:b/>
                <w:bCs/>
              </w:rPr>
            </w:pPr>
            <w:r w:rsidRPr="00DC1ADC">
              <w:rPr>
                <w:b/>
                <w:bCs/>
              </w:rPr>
              <w:t xml:space="preserve">Безвозмездные поступления        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767548,0</w:t>
            </w:r>
          </w:p>
        </w:tc>
      </w:tr>
      <w:tr w:rsidR="00900CF6" w:rsidRPr="00DC1ADC" w:rsidTr="00A25F07">
        <w:trPr>
          <w:trHeight w:val="390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</w:p>
        </w:tc>
      </w:tr>
      <w:tr w:rsidR="00900CF6" w:rsidRPr="00DC1ADC" w:rsidTr="00A25F07">
        <w:trPr>
          <w:trHeight w:val="64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2 02 10 000 00 0000 150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  <w:r w:rsidRPr="00DC1ADC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>
              <w:t>114215,9</w:t>
            </w: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2 02 20 000 00 0000 150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  <w:r w:rsidRPr="00DC1ADC">
              <w:t>Субсидии бюджетам бюджетной системы Российской Федерации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>
              <w:t>22885,4</w:t>
            </w: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</w:p>
        </w:tc>
      </w:tr>
      <w:tr w:rsidR="00900CF6" w:rsidRPr="00DC1ADC" w:rsidTr="00A25F07">
        <w:trPr>
          <w:trHeight w:val="64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2 02 30 000 00 0000 150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  <w:r w:rsidRPr="00DC1ADC">
              <w:t>Субвенции  бюджетам субъектов  Российской Федерации и муниципальных образований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</w:pPr>
            <w:r>
              <w:t>629881,8</w:t>
            </w:r>
          </w:p>
        </w:tc>
      </w:tr>
      <w:tr w:rsidR="00900CF6" w:rsidRPr="00DC1ADC" w:rsidTr="00A25F07">
        <w:trPr>
          <w:trHeight w:val="371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pPr>
              <w:jc w:val="both"/>
            </w:pPr>
          </w:p>
          <w:p w:rsidR="00900CF6" w:rsidRPr="00DC1ADC" w:rsidRDefault="00900CF6" w:rsidP="00A25F07">
            <w:pPr>
              <w:jc w:val="both"/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  <w:rPr>
                <w:b/>
              </w:rPr>
            </w:pPr>
          </w:p>
        </w:tc>
      </w:tr>
      <w:tr w:rsidR="00900CF6" w:rsidRPr="00DC1ADC" w:rsidTr="00A25F07">
        <w:trPr>
          <w:trHeight w:val="65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DC1ADC" w:rsidRDefault="00900CF6" w:rsidP="00A25F07">
            <w:r w:rsidRPr="00DC1ADC">
              <w:t>2 02 40 014 05 0000 150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both"/>
              <w:rPr>
                <w:b/>
                <w:bCs/>
              </w:rPr>
            </w:pPr>
            <w:r w:rsidRPr="00DC1ADC">
              <w:rPr>
                <w:bCs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соглашениями*  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355B01" w:rsidRDefault="00900CF6" w:rsidP="00A25F07">
            <w:pPr>
              <w:jc w:val="center"/>
              <w:rPr>
                <w:bCs/>
              </w:rPr>
            </w:pPr>
            <w:r>
              <w:rPr>
                <w:bCs/>
              </w:rPr>
              <w:t>555,6</w:t>
            </w:r>
          </w:p>
        </w:tc>
      </w:tr>
      <w:tr w:rsidR="00900CF6" w:rsidRPr="00DC1ADC" w:rsidTr="00A25F07">
        <w:trPr>
          <w:trHeight w:val="270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  <w:rPr>
                <w:b/>
                <w:bCs/>
              </w:rPr>
            </w:pPr>
          </w:p>
        </w:tc>
      </w:tr>
      <w:tr w:rsidR="00900CF6" w:rsidRPr="00DC1ADC" w:rsidTr="00A25F07">
        <w:trPr>
          <w:trHeight w:val="270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r>
              <w:t>2 18 05 010 05 0020 150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776B7D" w:rsidRDefault="00900CF6" w:rsidP="00A25F07">
            <w:pPr>
              <w:jc w:val="both"/>
            </w:pPr>
            <w:r w:rsidRPr="00776B7D">
              <w:rPr>
                <w:rFonts w:ascii="TimesNewRomanPSMT" w:hAnsi="TimesNewRomanPSMT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  <w:rPr>
                <w:b/>
                <w:bCs/>
              </w:rPr>
            </w:pPr>
            <w:r w:rsidRPr="00BE7085">
              <w:rPr>
                <w:bCs/>
              </w:rPr>
              <w:t>239,</w:t>
            </w:r>
            <w:r w:rsidRPr="00562A55">
              <w:rPr>
                <w:bCs/>
              </w:rPr>
              <w:t>5</w:t>
            </w:r>
          </w:p>
        </w:tc>
      </w:tr>
      <w:tr w:rsidR="00900CF6" w:rsidRPr="00DC1ADC" w:rsidTr="00A25F07">
        <w:trPr>
          <w:trHeight w:val="270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r>
              <w:t>2 19 60 010 05 0000 150</w:t>
            </w:r>
          </w:p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0CF6" w:rsidRPr="00776B7D" w:rsidRDefault="00900CF6" w:rsidP="00A25F07">
            <w:pPr>
              <w:jc w:val="both"/>
              <w:rPr>
                <w:bCs/>
              </w:rPr>
            </w:pPr>
            <w:r w:rsidRPr="00776B7D">
              <w:rPr>
                <w:bCs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E525D1" w:rsidRDefault="00900CF6" w:rsidP="00A25F07">
            <w:pPr>
              <w:jc w:val="center"/>
              <w:rPr>
                <w:bCs/>
              </w:rPr>
            </w:pPr>
            <w:r w:rsidRPr="00E525D1">
              <w:rPr>
                <w:bCs/>
              </w:rPr>
              <w:t>-230,2</w:t>
            </w:r>
          </w:p>
        </w:tc>
      </w:tr>
      <w:tr w:rsidR="00900CF6" w:rsidRPr="00DC1ADC" w:rsidTr="00A25F07">
        <w:trPr>
          <w:trHeight w:val="270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BE7085" w:rsidRDefault="00900CF6" w:rsidP="00A25F07">
            <w:pPr>
              <w:jc w:val="center"/>
              <w:rPr>
                <w:bCs/>
                <w:color w:val="C00000"/>
              </w:rPr>
            </w:pPr>
          </w:p>
        </w:tc>
      </w:tr>
      <w:tr w:rsidR="00900CF6" w:rsidRPr="00DC1ADC" w:rsidTr="00A25F07">
        <w:trPr>
          <w:trHeight w:val="270"/>
        </w:trPr>
        <w:tc>
          <w:tcPr>
            <w:tcW w:w="149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/>
        </w:tc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BE7085" w:rsidRDefault="00900CF6" w:rsidP="00A25F07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E7085">
              <w:rPr>
                <w:b/>
                <w:bCs/>
                <w:color w:val="000000"/>
                <w:szCs w:val="28"/>
              </w:rPr>
              <w:t>Всего доходов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0CF6" w:rsidRPr="00DC1ADC" w:rsidRDefault="00900CF6" w:rsidP="00A25F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1211225,6</w:t>
            </w:r>
          </w:p>
        </w:tc>
      </w:tr>
    </w:tbl>
    <w:p w:rsidR="00900CF6" w:rsidRPr="00DC1ADC" w:rsidRDefault="00900CF6" w:rsidP="00551D15">
      <w:pPr>
        <w:pStyle w:val="Header"/>
        <w:pBdr>
          <w:bottom w:val="single" w:sz="12" w:space="1" w:color="auto"/>
        </w:pBdr>
        <w:tabs>
          <w:tab w:val="left" w:pos="5040"/>
        </w:tabs>
      </w:pPr>
      <w:r w:rsidRPr="00DC1ADC">
        <w:t xml:space="preserve">                             </w:t>
      </w:r>
    </w:p>
    <w:p w:rsidR="00900CF6" w:rsidRPr="008C5667" w:rsidRDefault="00900CF6" w:rsidP="00551D15">
      <w:pPr>
        <w:ind w:firstLine="709"/>
        <w:jc w:val="both"/>
        <w:rPr>
          <w:sz w:val="20"/>
          <w:szCs w:val="20"/>
        </w:rPr>
      </w:pPr>
      <w:r w:rsidRPr="00890015">
        <w:rPr>
          <w:sz w:val="20"/>
          <w:szCs w:val="20"/>
        </w:rPr>
        <w:t>*По видам и подвидам доходов, входящим в соответствующий группировочный код бюджетной классификации,  зачисляемым в районный бюджет в соответствии с законодательством Российской Федерации.</w:t>
      </w:r>
    </w:p>
    <w:p w:rsidR="00900CF6" w:rsidRDefault="00900CF6" w:rsidP="00551D15">
      <w:pPr>
        <w:rPr>
          <w:szCs w:val="28"/>
        </w:rPr>
      </w:pPr>
    </w:p>
    <w:p w:rsidR="00900CF6" w:rsidRDefault="00900CF6" w:rsidP="00551D15">
      <w:pPr>
        <w:rPr>
          <w:szCs w:val="28"/>
        </w:rPr>
      </w:pPr>
    </w:p>
    <w:p w:rsidR="00900CF6" w:rsidRDefault="00900CF6" w:rsidP="00551D15">
      <w:pPr>
        <w:rPr>
          <w:szCs w:val="28"/>
        </w:rPr>
      </w:pPr>
    </w:p>
    <w:p w:rsidR="00900CF6" w:rsidRPr="00C51231" w:rsidRDefault="00900CF6" w:rsidP="00551D15">
      <w:pPr>
        <w:rPr>
          <w:szCs w:val="28"/>
        </w:rPr>
      </w:pPr>
      <w:r w:rsidRPr="00C51231">
        <w:rPr>
          <w:szCs w:val="28"/>
        </w:rPr>
        <w:t xml:space="preserve">Заместитель главы муниципального </w:t>
      </w:r>
    </w:p>
    <w:p w:rsidR="00900CF6" w:rsidRPr="00C51231" w:rsidRDefault="00900CF6" w:rsidP="00551D15">
      <w:pPr>
        <w:rPr>
          <w:szCs w:val="28"/>
        </w:rPr>
      </w:pPr>
      <w:r w:rsidRPr="00C51231">
        <w:rPr>
          <w:szCs w:val="28"/>
        </w:rPr>
        <w:t>образования Выселковский район</w:t>
      </w:r>
      <w:r>
        <w:rPr>
          <w:szCs w:val="28"/>
        </w:rPr>
        <w:t>,</w:t>
      </w:r>
      <w:r w:rsidRPr="00C51231">
        <w:rPr>
          <w:szCs w:val="28"/>
        </w:rPr>
        <w:t xml:space="preserve"> </w:t>
      </w:r>
    </w:p>
    <w:p w:rsidR="00900CF6" w:rsidRPr="00C51231" w:rsidRDefault="00900CF6" w:rsidP="00551D15">
      <w:pPr>
        <w:rPr>
          <w:szCs w:val="28"/>
        </w:rPr>
      </w:pPr>
      <w:r>
        <w:rPr>
          <w:szCs w:val="28"/>
        </w:rPr>
        <w:t>н</w:t>
      </w:r>
      <w:r w:rsidRPr="00C51231">
        <w:rPr>
          <w:szCs w:val="28"/>
        </w:rPr>
        <w:t>ачальник финансового управления</w:t>
      </w:r>
    </w:p>
    <w:p w:rsidR="00900CF6" w:rsidRPr="00C51231" w:rsidRDefault="00900CF6" w:rsidP="00551D15">
      <w:pPr>
        <w:rPr>
          <w:szCs w:val="28"/>
        </w:rPr>
      </w:pPr>
      <w:r w:rsidRPr="00C51231">
        <w:rPr>
          <w:szCs w:val="28"/>
        </w:rPr>
        <w:t>администрации муниципального</w:t>
      </w:r>
    </w:p>
    <w:p w:rsidR="00900CF6" w:rsidRPr="00B22664" w:rsidRDefault="00900CF6" w:rsidP="00551D15">
      <w:pPr>
        <w:rPr>
          <w:szCs w:val="28"/>
        </w:rPr>
      </w:pPr>
      <w:r w:rsidRPr="00B22664">
        <w:rPr>
          <w:szCs w:val="28"/>
        </w:rPr>
        <w:t>образования Выселковский район                                                 И.А.Колесникова</w:t>
      </w: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tbl>
      <w:tblPr>
        <w:tblW w:w="9639" w:type="dxa"/>
        <w:tblLayout w:type="fixed"/>
        <w:tblLook w:val="00A0"/>
      </w:tblPr>
      <w:tblGrid>
        <w:gridCol w:w="9639"/>
      </w:tblGrid>
      <w:tr w:rsidR="00900CF6" w:rsidRPr="00593D77" w:rsidTr="00A25F07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Pr="00593D77" w:rsidRDefault="00900CF6" w:rsidP="008849B7">
            <w:pPr>
              <w:ind w:left="5040"/>
              <w:jc w:val="center"/>
              <w:rPr>
                <w:szCs w:val="28"/>
              </w:rPr>
            </w:pPr>
            <w:r w:rsidRPr="00593D77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>5</w:t>
            </w:r>
          </w:p>
        </w:tc>
      </w:tr>
      <w:tr w:rsidR="00900CF6" w:rsidRPr="00ED24F1" w:rsidTr="00A25F07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Default="00900CF6" w:rsidP="00A25F07">
            <w:pPr>
              <w:ind w:left="5040"/>
              <w:rPr>
                <w:szCs w:val="28"/>
              </w:rPr>
            </w:pPr>
            <w:r w:rsidRPr="00593D77">
              <w:rPr>
                <w:szCs w:val="28"/>
              </w:rPr>
              <w:t>к  решению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XXXVI</w:t>
            </w:r>
            <w:r>
              <w:rPr>
                <w:szCs w:val="28"/>
              </w:rPr>
              <w:t>-ой сессии</w:t>
            </w:r>
            <w:r w:rsidRPr="00593D77">
              <w:rPr>
                <w:szCs w:val="28"/>
              </w:rPr>
              <w:t xml:space="preserve"> </w:t>
            </w:r>
          </w:p>
          <w:p w:rsidR="00900CF6" w:rsidRPr="00ED24F1" w:rsidRDefault="00900CF6" w:rsidP="00A25F07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Совета муниципального </w:t>
            </w:r>
            <w:r w:rsidRPr="00593D77">
              <w:rPr>
                <w:szCs w:val="28"/>
              </w:rPr>
              <w:t>образования</w:t>
            </w:r>
          </w:p>
        </w:tc>
      </w:tr>
      <w:tr w:rsidR="00900CF6" w:rsidRPr="00DA7D5E" w:rsidTr="00A25F07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Pr="00DA7D5E" w:rsidRDefault="00900CF6" w:rsidP="00A25F07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</w:t>
            </w:r>
            <w:r w:rsidRPr="00593D77">
              <w:rPr>
                <w:szCs w:val="28"/>
              </w:rPr>
              <w:t xml:space="preserve"> Выселковский район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 созыва</w:t>
            </w:r>
          </w:p>
        </w:tc>
      </w:tr>
      <w:tr w:rsidR="00900CF6" w:rsidRPr="00E21664" w:rsidTr="00A25F07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Pr="00E21664" w:rsidRDefault="00900CF6" w:rsidP="00A25F07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>от  16 мая   2019 года    №  2-287</w:t>
            </w:r>
          </w:p>
        </w:tc>
      </w:tr>
    </w:tbl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8849B7">
      <w:pPr>
        <w:jc w:val="center"/>
        <w:rPr>
          <w:b/>
          <w:bCs/>
          <w:szCs w:val="28"/>
        </w:rPr>
      </w:pPr>
      <w:r w:rsidRPr="00F04B8B">
        <w:rPr>
          <w:b/>
          <w:bCs/>
          <w:szCs w:val="28"/>
        </w:rPr>
        <w:t xml:space="preserve">Безвозмездные поступления </w:t>
      </w:r>
      <w:r>
        <w:rPr>
          <w:b/>
          <w:bCs/>
          <w:szCs w:val="28"/>
        </w:rPr>
        <w:t>от других бюджетов бюджетной системы</w:t>
      </w:r>
    </w:p>
    <w:p w:rsidR="00900CF6" w:rsidRPr="00F04B8B" w:rsidRDefault="00900CF6" w:rsidP="008849B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Российской Федерации  в 2019</w:t>
      </w:r>
      <w:r w:rsidRPr="00F04B8B">
        <w:rPr>
          <w:b/>
          <w:bCs/>
          <w:szCs w:val="28"/>
        </w:rPr>
        <w:t xml:space="preserve"> году</w:t>
      </w:r>
    </w:p>
    <w:p w:rsidR="00900CF6" w:rsidRPr="00266E3E" w:rsidRDefault="00900CF6" w:rsidP="008849B7">
      <w:pPr>
        <w:jc w:val="right"/>
        <w:rPr>
          <w:sz w:val="24"/>
        </w:rPr>
      </w:pPr>
    </w:p>
    <w:p w:rsidR="00900CF6" w:rsidRPr="0093273A" w:rsidRDefault="00900CF6" w:rsidP="008849B7">
      <w:pPr>
        <w:jc w:val="center"/>
        <w:rPr>
          <w:sz w:val="24"/>
        </w:rPr>
      </w:pPr>
      <w:r w:rsidRPr="0093273A">
        <w:rPr>
          <w:sz w:val="24"/>
        </w:rPr>
        <w:t>(тыс. рублей)</w:t>
      </w: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61"/>
        <w:gridCol w:w="4119"/>
        <w:gridCol w:w="2272"/>
      </w:tblGrid>
      <w:tr w:rsidR="00900CF6" w:rsidRPr="00F04B8B" w:rsidTr="00A25F07">
        <w:tc>
          <w:tcPr>
            <w:tcW w:w="3261" w:type="dxa"/>
          </w:tcPr>
          <w:p w:rsidR="00900CF6" w:rsidRPr="00A25F07" w:rsidRDefault="00900CF6" w:rsidP="00A25F07">
            <w:pPr>
              <w:pStyle w:val="a0"/>
              <w:jc w:val="center"/>
              <w:rPr>
                <w:rFonts w:ascii="Times New Roman" w:hAnsi="Times New Roman"/>
              </w:rPr>
            </w:pPr>
            <w:r w:rsidRPr="00A25F07">
              <w:rPr>
                <w:rFonts w:ascii="Times New Roman" w:hAnsi="Times New Roman"/>
              </w:rPr>
              <w:t>Код</w:t>
            </w:r>
          </w:p>
        </w:tc>
        <w:tc>
          <w:tcPr>
            <w:tcW w:w="4119" w:type="dxa"/>
          </w:tcPr>
          <w:p w:rsidR="00900CF6" w:rsidRPr="00A25F07" w:rsidRDefault="00900CF6" w:rsidP="00A25F07">
            <w:pPr>
              <w:pStyle w:val="a0"/>
              <w:jc w:val="center"/>
              <w:rPr>
                <w:rFonts w:ascii="Times New Roman" w:hAnsi="Times New Roman"/>
              </w:rPr>
            </w:pPr>
            <w:r w:rsidRPr="00A25F07">
              <w:rPr>
                <w:rFonts w:ascii="Times New Roman" w:hAnsi="Times New Roman"/>
              </w:rPr>
              <w:t>Наименование дохода</w:t>
            </w:r>
          </w:p>
        </w:tc>
        <w:tc>
          <w:tcPr>
            <w:tcW w:w="2272" w:type="dxa"/>
          </w:tcPr>
          <w:p w:rsidR="00900CF6" w:rsidRPr="00A25F07" w:rsidRDefault="00900CF6" w:rsidP="00A25F07">
            <w:pPr>
              <w:pStyle w:val="a0"/>
              <w:jc w:val="center"/>
              <w:rPr>
                <w:rFonts w:ascii="Times New Roman" w:hAnsi="Times New Roman"/>
              </w:rPr>
            </w:pPr>
            <w:r w:rsidRPr="00A25F07">
              <w:rPr>
                <w:rFonts w:ascii="Times New Roman" w:hAnsi="Times New Roman"/>
              </w:rPr>
              <w:t>Сумма</w:t>
            </w:r>
          </w:p>
        </w:tc>
      </w:tr>
      <w:tr w:rsidR="00900CF6" w:rsidRPr="00F04B8B" w:rsidTr="00A25F07">
        <w:tc>
          <w:tcPr>
            <w:tcW w:w="3261" w:type="dxa"/>
            <w:vAlign w:val="center"/>
          </w:tcPr>
          <w:p w:rsidR="00900CF6" w:rsidRPr="00A25F07" w:rsidRDefault="00900CF6" w:rsidP="00A25F07">
            <w:pPr>
              <w:pStyle w:val="a0"/>
              <w:jc w:val="center"/>
              <w:rPr>
                <w:rFonts w:ascii="Times New Roman" w:hAnsi="Times New Roman"/>
              </w:rPr>
            </w:pPr>
            <w:r w:rsidRPr="00A25F07">
              <w:rPr>
                <w:rFonts w:ascii="Times New Roman" w:hAnsi="Times New Roman"/>
              </w:rPr>
              <w:t>1</w:t>
            </w:r>
          </w:p>
        </w:tc>
        <w:tc>
          <w:tcPr>
            <w:tcW w:w="4119" w:type="dxa"/>
            <w:vAlign w:val="center"/>
          </w:tcPr>
          <w:p w:rsidR="00900CF6" w:rsidRPr="00A25F07" w:rsidRDefault="00900CF6" w:rsidP="00A25F07">
            <w:pPr>
              <w:pStyle w:val="a0"/>
              <w:jc w:val="center"/>
              <w:rPr>
                <w:rFonts w:ascii="Times New Roman" w:hAnsi="Times New Roman"/>
              </w:rPr>
            </w:pPr>
            <w:r w:rsidRPr="00A25F07">
              <w:rPr>
                <w:rFonts w:ascii="Times New Roman" w:hAnsi="Times New Roman"/>
              </w:rPr>
              <w:t>2</w:t>
            </w:r>
          </w:p>
        </w:tc>
        <w:tc>
          <w:tcPr>
            <w:tcW w:w="2272" w:type="dxa"/>
            <w:vAlign w:val="center"/>
          </w:tcPr>
          <w:p w:rsidR="00900CF6" w:rsidRPr="00A25F07" w:rsidRDefault="00900CF6" w:rsidP="00A25F07">
            <w:pPr>
              <w:pStyle w:val="a0"/>
              <w:jc w:val="center"/>
              <w:rPr>
                <w:rFonts w:ascii="Times New Roman" w:hAnsi="Times New Roman"/>
              </w:rPr>
            </w:pPr>
            <w:r w:rsidRPr="00A25F07">
              <w:rPr>
                <w:rFonts w:ascii="Times New Roman" w:hAnsi="Times New Roman"/>
              </w:rPr>
              <w:t>3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1516EA" w:rsidRDefault="00900CF6" w:rsidP="00A25F07">
            <w:pPr>
              <w:pStyle w:val="Heading1"/>
              <w:rPr>
                <w:sz w:val="24"/>
                <w:szCs w:val="24"/>
              </w:rPr>
            </w:pPr>
            <w:bookmarkStart w:id="0" w:name="sub_401"/>
            <w:r w:rsidRPr="001516EA">
              <w:rPr>
                <w:sz w:val="24"/>
                <w:szCs w:val="24"/>
              </w:rPr>
              <w:t>2 00 00000 00 0000 000</w:t>
            </w:r>
            <w:bookmarkEnd w:id="0"/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pStyle w:val="a2"/>
              <w:rPr>
                <w:rFonts w:ascii="Times New Roman" w:hAnsi="Times New Roman"/>
              </w:rPr>
            </w:pPr>
            <w:r w:rsidRPr="00A25F07">
              <w:rPr>
                <w:rStyle w:val="a"/>
                <w:rFonts w:ascii="Times New Roman" w:hAnsi="Times New Roman"/>
              </w:rPr>
              <w:t>Безвозмездные поступления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b/>
                <w:bCs/>
                <w:sz w:val="24"/>
              </w:rPr>
            </w:pPr>
            <w:r w:rsidRPr="00A25F07">
              <w:rPr>
                <w:b/>
                <w:bCs/>
                <w:sz w:val="24"/>
              </w:rPr>
              <w:t>767538,7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1516EA" w:rsidRDefault="00900CF6" w:rsidP="00A25F07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pStyle w:val="a2"/>
              <w:rPr>
                <w:rStyle w:val="a"/>
                <w:rFonts w:ascii="Times New Roman" w:hAnsi="Times New Roman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</w:tr>
      <w:tr w:rsidR="00900CF6" w:rsidRPr="003E7C76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pStyle w:val="a0"/>
              <w:jc w:val="center"/>
              <w:rPr>
                <w:rFonts w:ascii="Times New Roman" w:hAnsi="Times New Roman"/>
              </w:rPr>
            </w:pPr>
            <w:r w:rsidRPr="00A25F07">
              <w:rPr>
                <w:rFonts w:ascii="Times New Roman" w:hAnsi="Times New Roman"/>
              </w:rPr>
              <w:t>2 02 00000 00 0000 000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pStyle w:val="a2"/>
              <w:jc w:val="both"/>
              <w:rPr>
                <w:rFonts w:ascii="Times New Roman" w:hAnsi="Times New Roman"/>
              </w:rPr>
            </w:pPr>
            <w:r w:rsidRPr="00A25F07">
              <w:rPr>
                <w:rFonts w:ascii="Times New Roman" w:hAnsi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bCs/>
                <w:sz w:val="24"/>
              </w:rPr>
            </w:pPr>
            <w:r w:rsidRPr="00A25F07">
              <w:rPr>
                <w:bCs/>
                <w:sz w:val="24"/>
              </w:rPr>
              <w:t>767538,7</w:t>
            </w:r>
          </w:p>
          <w:p w:rsidR="00900CF6" w:rsidRPr="00A25F07" w:rsidRDefault="00900CF6" w:rsidP="00A25F07">
            <w:pPr>
              <w:jc w:val="right"/>
              <w:rPr>
                <w:bCs/>
                <w:sz w:val="24"/>
              </w:rPr>
            </w:pPr>
          </w:p>
          <w:p w:rsidR="00900CF6" w:rsidRPr="00A25F07" w:rsidRDefault="00900CF6" w:rsidP="00A25F07">
            <w:pPr>
              <w:rPr>
                <w:bCs/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pStyle w:val="a2"/>
              <w:jc w:val="both"/>
              <w:rPr>
                <w:rFonts w:ascii="Times New Roman" w:hAnsi="Times New Roman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b/>
                <w:bCs/>
                <w:sz w:val="24"/>
              </w:rPr>
              <w:t xml:space="preserve">  2 02 10000 00 0000 150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pStyle w:val="a2"/>
              <w:jc w:val="both"/>
              <w:rPr>
                <w:rFonts w:ascii="Times New Roman" w:hAnsi="Times New Roman"/>
                <w:b/>
                <w:bCs/>
              </w:rPr>
            </w:pPr>
            <w:r w:rsidRPr="00A25F07">
              <w:rPr>
                <w:rFonts w:ascii="Times New Roman" w:hAnsi="Times New Roman"/>
                <w:b/>
                <w:bCs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b/>
                <w:bCs/>
                <w:sz w:val="24"/>
              </w:rPr>
            </w:pPr>
            <w:r w:rsidRPr="00A25F07">
              <w:rPr>
                <w:b/>
                <w:bCs/>
                <w:sz w:val="24"/>
              </w:rPr>
              <w:t>114215,9</w:t>
            </w:r>
          </w:p>
        </w:tc>
      </w:tr>
      <w:tr w:rsidR="00900CF6" w:rsidRPr="00F04B8B" w:rsidTr="00A25F07">
        <w:trPr>
          <w:trHeight w:val="2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 xml:space="preserve">  2 02 15001 05 0000 150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pStyle w:val="a2"/>
              <w:jc w:val="both"/>
              <w:rPr>
                <w:rFonts w:ascii="Times New Roman" w:hAnsi="Times New Roman"/>
              </w:rPr>
            </w:pPr>
            <w:r w:rsidRPr="00A25F07">
              <w:rPr>
                <w:rFonts w:ascii="Times New Roman" w:hAnsi="Times New Roman"/>
              </w:rPr>
              <w:t xml:space="preserve">Дотации на выравнивание бюджетной обеспеченности </w:t>
            </w:r>
            <w:r w:rsidRPr="00A25F07">
              <w:rPr>
                <w:rFonts w:ascii="Times New Roman" w:hAnsi="Times New Roman"/>
              </w:rPr>
              <w:br/>
              <w:t xml:space="preserve">муниципальных районов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88126,6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79230E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2 02 15002 05 0000 150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A25F07">
              <w:rPr>
                <w:sz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26089,3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b/>
                <w:sz w:val="24"/>
              </w:rPr>
            </w:pPr>
            <w:r w:rsidRPr="00A25F07">
              <w:rPr>
                <w:b/>
                <w:sz w:val="24"/>
              </w:rPr>
              <w:t>2 02 2000 00 0000 150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  <w:r w:rsidRPr="00A25F07">
              <w:rPr>
                <w:b/>
                <w:bCs/>
                <w:sz w:val="24"/>
              </w:rPr>
              <w:t>Субсидии бюджетам муниципальных районов от других бюджетов бюджетной системы Российской Федерации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b/>
                <w:sz w:val="24"/>
              </w:rPr>
            </w:pPr>
            <w:r w:rsidRPr="00A25F07">
              <w:rPr>
                <w:b/>
                <w:sz w:val="24"/>
              </w:rPr>
              <w:t>22885,4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20225097050000150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Cs/>
                <w:sz w:val="24"/>
              </w:rPr>
            </w:pPr>
            <w:r w:rsidRPr="00A25F07">
              <w:rPr>
                <w:bCs/>
                <w:sz w:val="24"/>
              </w:rPr>
              <w:t>Субсидии на создание в общеобразовательных организациях условий для занятий физической культурой и спртом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2274,3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202 25169 05 0000 150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Cs/>
                <w:sz w:val="24"/>
              </w:rPr>
            </w:pPr>
            <w:r w:rsidRPr="00A25F07">
              <w:rPr>
                <w:bCs/>
                <w:sz w:val="24"/>
              </w:rPr>
              <w:t>Субсидии на обновление материально- технической базы для формирования технологических навыков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8006,0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2 02 29999 05 0000 150</w:t>
            </w:r>
          </w:p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Cs/>
                <w:sz w:val="24"/>
              </w:rPr>
            </w:pPr>
            <w:r w:rsidRPr="00A25F07">
              <w:rPr>
                <w:bCs/>
                <w:sz w:val="24"/>
              </w:rPr>
              <w:t>Субсидии на реализацию мероприятий по организации отдыха детей в каникулярное время с дневным пребыванием и организацией их питания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1621,1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2 02 29999 05 0000 150</w:t>
            </w:r>
          </w:p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Cs/>
                <w:sz w:val="24"/>
              </w:rPr>
            </w:pPr>
            <w:r w:rsidRPr="00A25F07">
              <w:rPr>
                <w:bCs/>
                <w:sz w:val="24"/>
              </w:rPr>
              <w:t xml:space="preserve">Субсидии на укрепление материально- технической базы культуры 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1740,3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2 02 25519 05 0000 150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Cs/>
                <w:sz w:val="24"/>
              </w:rPr>
            </w:pPr>
            <w:r w:rsidRPr="00A25F07">
              <w:rPr>
                <w:bCs/>
                <w:sz w:val="24"/>
              </w:rPr>
              <w:t>Субсидии на комплектование и обеспечение сохранности библиотечных фондов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41,7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2 02 29999 05 0000 150</w:t>
            </w:r>
          </w:p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Cs/>
                <w:sz w:val="24"/>
              </w:rPr>
            </w:pPr>
            <w:r w:rsidRPr="00A25F07">
              <w:rPr>
                <w:bCs/>
                <w:sz w:val="24"/>
              </w:rPr>
              <w:t xml:space="preserve">Субсидии на дополнительную помощь для решения социально значимых вопросов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2400,0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2 02 29999 05 0000 150</w:t>
            </w:r>
          </w:p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Cs/>
                <w:sz w:val="24"/>
              </w:rPr>
            </w:pPr>
            <w:r w:rsidRPr="00A25F07">
              <w:rPr>
                <w:bCs/>
                <w:sz w:val="24"/>
              </w:rPr>
              <w:t>Субсидии на реализацию мероприятий государственной программы  Краснодарского края « Развитие образования»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6802,0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b/>
                <w:bCs/>
                <w:sz w:val="24"/>
              </w:rPr>
              <w:t>2 02 30000 00 0000 150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  <w:r w:rsidRPr="00A25F07">
              <w:rPr>
                <w:b/>
                <w:bCs/>
                <w:sz w:val="24"/>
              </w:rPr>
              <w:t>Субвенции  бюджетам  муниципальных районов от других бюджетов бюджетной системы Российской Федерации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b/>
                <w:bCs/>
                <w:sz w:val="24"/>
              </w:rPr>
            </w:pPr>
            <w:r w:rsidRPr="00A25F07">
              <w:rPr>
                <w:b/>
                <w:bCs/>
                <w:sz w:val="24"/>
              </w:rPr>
              <w:t>629881,8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  <w:lang w:val="en-US"/>
              </w:rPr>
              <w:t>C</w:t>
            </w:r>
            <w:r w:rsidRPr="00A25F07">
              <w:rPr>
                <w:sz w:val="24"/>
              </w:rPr>
              <w:t>убвенции бюджетам муниципальных образований на 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250,0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созданию и</w:t>
            </w:r>
            <w:r w:rsidRPr="00A25F07">
              <w:rPr>
                <w:sz w:val="24"/>
              </w:rPr>
              <w:br/>
              <w:t>организации деятельности комиссий по делам несовершеннолетних и защите их прав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1665,8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</w:rPr>
              <w:t>Субвенции бюджетам</w:t>
            </w:r>
            <w:r w:rsidRPr="00A25F07">
              <w:rPr>
                <w:sz w:val="24"/>
              </w:rPr>
              <w:br/>
              <w:t xml:space="preserve">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7141,1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поддержке</w:t>
            </w:r>
            <w:r w:rsidRPr="00A25F07">
              <w:rPr>
                <w:sz w:val="24"/>
              </w:rPr>
              <w:br/>
              <w:t>сельскохозяйственного производства в Краснодарском крае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1234,6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1328,6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ведению учета граждан</w:t>
            </w:r>
            <w:r w:rsidRPr="00A25F07">
              <w:rPr>
                <w:sz w:val="24"/>
              </w:rPr>
              <w:br/>
              <w:t>отдельных категорий в качестве нуждающихся  в жилых помещениях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617,1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66,0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5B3C2C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color w:val="C00000"/>
                <w:sz w:val="24"/>
              </w:rPr>
            </w:pPr>
            <w:r w:rsidRPr="00A25F07">
              <w:rPr>
                <w:sz w:val="24"/>
              </w:rPr>
              <w:t>2 02 30029 05 0000 150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обеспечению выплаты</w:t>
            </w:r>
            <w:r w:rsidRPr="00A25F07">
              <w:rPr>
                <w:sz w:val="24"/>
              </w:rPr>
              <w:br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6817,2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617,3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организации и</w:t>
            </w:r>
            <w:r w:rsidRPr="00A25F07">
              <w:rPr>
                <w:sz w:val="24"/>
              </w:rPr>
              <w:br/>
              <w:t>осуществлению деятельности по опеке и попечительству в отношении несовершеннолетних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2620,8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33,1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bCs/>
                <w:sz w:val="24"/>
              </w:rPr>
              <w:t>Субвенции бюджетам муниципальных образований на осуществление отдельных государственных полномочий по формированию и утверждению списков граждан РФ , пострадавших в результате чрезвычайных ситуаций регионального и межмуниципального характера на территории Краснодарского края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66,0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2 02 30027 05 0000 150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</w:t>
            </w:r>
          </w:p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</w:rPr>
              <w:t>на воспитание в приемную семью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25965,2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2 02 30027 05 0000 150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ежемесячного вознаграждения, причитающегося приемным родителям за</w:t>
            </w:r>
            <w:r w:rsidRPr="00A25F07">
              <w:rPr>
                <w:sz w:val="24"/>
              </w:rPr>
              <w:br/>
              <w:t>оказание услуг по воспитанию приемных детей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23219,0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9797,1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305,7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493,0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bCs/>
                <w:sz w:val="24"/>
              </w:rPr>
              <w:t>Субвенции бюджетам муниципальных образований на осуществление отдельных государственных полномочий по строительству и реконструкции объектов здравоохранения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12686,2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</w:rPr>
              <w:t>Субвенции бюджетам муниципальных образований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847,0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</w:rPr>
              <w:t xml:space="preserve"> Субвенции бюджетам муниципальных образований на осуществление государственных полномочий по предупреждению и ликвидации  болезней животных, их лечению, защите населения от болезней, общих  для человека и животных, в части регулирования численности безнадзорных животных на территории муниципальных </w:t>
            </w:r>
          </w:p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</w:rPr>
              <w:t>образований Краснодарского края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16,0</w:t>
            </w:r>
          </w:p>
        </w:tc>
      </w:tr>
      <w:tr w:rsidR="00900CF6" w:rsidRPr="00F04B8B" w:rsidTr="00A25F07">
        <w:trPr>
          <w:trHeight w:val="48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</w:rPr>
              <w:t xml:space="preserve"> Субвенции бюджетам муниципальных образований на 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503889,5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</w:p>
        </w:tc>
      </w:tr>
      <w:tr w:rsidR="00900CF6" w:rsidRPr="00E8082F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sz w:val="24"/>
              </w:rPr>
            </w:pPr>
            <w:r w:rsidRPr="00A25F07">
              <w:rPr>
                <w:sz w:val="24"/>
              </w:rPr>
              <w:t xml:space="preserve"> Субвенции бюджетам муниципальных образований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sz w:val="24"/>
              </w:rPr>
            </w:pPr>
            <w:r w:rsidRPr="00A25F07">
              <w:rPr>
                <w:sz w:val="24"/>
              </w:rPr>
              <w:t>1490,8</w:t>
            </w:r>
          </w:p>
        </w:tc>
      </w:tr>
      <w:tr w:rsidR="00900CF6" w:rsidRPr="008C2C0E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  <w:r w:rsidRPr="00A25F07">
              <w:rPr>
                <w:bCs/>
                <w:sz w:val="24"/>
              </w:rPr>
              <w:t>Субвенции</w:t>
            </w:r>
            <w:r w:rsidRPr="00A25F07">
              <w:rPr>
                <w:sz w:val="24"/>
              </w:rPr>
              <w:t xml:space="preserve"> бюджетам муниципальных образований наосуществление  полномочий по обеспечению жилыми помещениями детей-сирот и детей, оставшихся без попечения родителей в соответствии с Законом Краснодарского края « Об обеспечении дополнительных гарантий прав на имущество и жилое помещение детей-сирот и детей, оставшихся без попечения родителей»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23242,5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202 35082 05 0000 150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Cs/>
                <w:sz w:val="24"/>
              </w:rPr>
            </w:pPr>
            <w:r w:rsidRPr="00A25F07">
              <w:rPr>
                <w:bCs/>
                <w:sz w:val="24"/>
              </w:rPr>
              <w:t>Субвенции бюджетам муниципальных районов на обеспечение предоставления жилых помещений детям- сиротам 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5462,3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2 02 35120 05 0000 150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Cs/>
                <w:sz w:val="24"/>
              </w:rPr>
            </w:pPr>
            <w:r w:rsidRPr="00A25F07">
              <w:rPr>
                <w:bCs/>
                <w:sz w:val="24"/>
              </w:rPr>
              <w:t>Субвенции</w:t>
            </w:r>
            <w:r w:rsidRPr="00A25F07">
              <w:rPr>
                <w:sz w:val="24"/>
              </w:rPr>
              <w:t xml:space="preserve"> бюджетам муниципальных образований на осуществление 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sz w:val="24"/>
              </w:rPr>
              <w:t>9,9</w:t>
            </w: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</w:p>
        </w:tc>
      </w:tr>
      <w:tr w:rsidR="00900CF6" w:rsidRPr="00F04B8B" w:rsidTr="00A25F0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rPr>
                <w:sz w:val="24"/>
              </w:rPr>
            </w:pPr>
            <w:r w:rsidRPr="00A25F07">
              <w:rPr>
                <w:b/>
                <w:bCs/>
                <w:sz w:val="24"/>
              </w:rPr>
              <w:t>2 02 40014 05 0000 150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F6" w:rsidRPr="00A25F07" w:rsidRDefault="00900CF6" w:rsidP="00A25F07">
            <w:pPr>
              <w:jc w:val="both"/>
              <w:rPr>
                <w:b/>
                <w:bCs/>
                <w:sz w:val="24"/>
              </w:rPr>
            </w:pPr>
            <w:r w:rsidRPr="00A25F07">
              <w:rPr>
                <w:b/>
                <w:bCs/>
                <w:sz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A25F07" w:rsidRDefault="00900CF6" w:rsidP="00A25F07">
            <w:pPr>
              <w:jc w:val="right"/>
              <w:rPr>
                <w:b/>
                <w:bCs/>
                <w:sz w:val="24"/>
              </w:rPr>
            </w:pPr>
            <w:r w:rsidRPr="00A25F07">
              <w:rPr>
                <w:b/>
                <w:bCs/>
                <w:sz w:val="24"/>
              </w:rPr>
              <w:t>555,6</w:t>
            </w:r>
          </w:p>
        </w:tc>
      </w:tr>
    </w:tbl>
    <w:p w:rsidR="00900CF6" w:rsidRDefault="00900CF6" w:rsidP="008849B7">
      <w:pPr>
        <w:rPr>
          <w:szCs w:val="28"/>
        </w:rPr>
      </w:pPr>
    </w:p>
    <w:p w:rsidR="00900CF6" w:rsidRDefault="00900CF6" w:rsidP="008849B7">
      <w:pPr>
        <w:rPr>
          <w:szCs w:val="28"/>
        </w:rPr>
      </w:pPr>
    </w:p>
    <w:p w:rsidR="00900CF6" w:rsidRPr="00F04B8B" w:rsidRDefault="00900CF6" w:rsidP="008849B7">
      <w:pPr>
        <w:rPr>
          <w:szCs w:val="28"/>
        </w:rPr>
      </w:pPr>
    </w:p>
    <w:p w:rsidR="00900CF6" w:rsidRPr="00F04B8B" w:rsidRDefault="00900CF6" w:rsidP="008849B7">
      <w:pPr>
        <w:rPr>
          <w:szCs w:val="28"/>
        </w:rPr>
      </w:pPr>
      <w:r w:rsidRPr="00F04B8B">
        <w:rPr>
          <w:szCs w:val="28"/>
        </w:rPr>
        <w:t>Заместитель главы муниципального</w:t>
      </w:r>
    </w:p>
    <w:p w:rsidR="00900CF6" w:rsidRPr="00F04B8B" w:rsidRDefault="00900CF6" w:rsidP="008849B7">
      <w:pPr>
        <w:rPr>
          <w:szCs w:val="28"/>
        </w:rPr>
      </w:pPr>
      <w:r>
        <w:rPr>
          <w:szCs w:val="28"/>
        </w:rPr>
        <w:t>образования Выселковский район,</w:t>
      </w:r>
    </w:p>
    <w:p w:rsidR="00900CF6" w:rsidRPr="00F04B8B" w:rsidRDefault="00900CF6" w:rsidP="008849B7">
      <w:pPr>
        <w:rPr>
          <w:szCs w:val="28"/>
        </w:rPr>
      </w:pPr>
      <w:r>
        <w:rPr>
          <w:szCs w:val="28"/>
        </w:rPr>
        <w:t>н</w:t>
      </w:r>
      <w:r w:rsidRPr="00F04B8B">
        <w:rPr>
          <w:szCs w:val="28"/>
        </w:rPr>
        <w:t>ачальник финансового управления</w:t>
      </w:r>
    </w:p>
    <w:p w:rsidR="00900CF6" w:rsidRPr="00F04B8B" w:rsidRDefault="00900CF6" w:rsidP="008849B7">
      <w:pPr>
        <w:rPr>
          <w:szCs w:val="28"/>
        </w:rPr>
      </w:pPr>
      <w:r w:rsidRPr="00F04B8B">
        <w:rPr>
          <w:szCs w:val="28"/>
        </w:rPr>
        <w:t>администрации муниципального</w:t>
      </w:r>
    </w:p>
    <w:p w:rsidR="00900CF6" w:rsidRPr="00F04B8B" w:rsidRDefault="00900CF6" w:rsidP="008849B7">
      <w:pPr>
        <w:rPr>
          <w:szCs w:val="28"/>
        </w:rPr>
      </w:pPr>
      <w:r w:rsidRPr="00F04B8B">
        <w:rPr>
          <w:szCs w:val="28"/>
        </w:rPr>
        <w:t xml:space="preserve">образования Выселковский район                                          </w:t>
      </w:r>
      <w:r>
        <w:rPr>
          <w:szCs w:val="28"/>
        </w:rPr>
        <w:t xml:space="preserve">     </w:t>
      </w:r>
      <w:r w:rsidRPr="00F04B8B">
        <w:rPr>
          <w:szCs w:val="28"/>
        </w:rPr>
        <w:t xml:space="preserve">  И.А.Колесникова</w:t>
      </w:r>
    </w:p>
    <w:p w:rsidR="00900CF6" w:rsidRDefault="00900CF6" w:rsidP="008849B7">
      <w:pPr>
        <w:pStyle w:val="BodyTextIndent"/>
        <w:ind w:left="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tbl>
      <w:tblPr>
        <w:tblW w:w="9639" w:type="dxa"/>
        <w:tblLayout w:type="fixed"/>
        <w:tblLook w:val="00A0"/>
      </w:tblPr>
      <w:tblGrid>
        <w:gridCol w:w="9639"/>
      </w:tblGrid>
      <w:tr w:rsidR="00900CF6" w:rsidRPr="00593D77" w:rsidTr="00CD7A0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Pr="00593D77" w:rsidRDefault="00900CF6" w:rsidP="00A15A67">
            <w:pPr>
              <w:ind w:left="5040"/>
              <w:jc w:val="center"/>
              <w:rPr>
                <w:szCs w:val="28"/>
              </w:rPr>
            </w:pPr>
            <w:r w:rsidRPr="00593D77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>7</w:t>
            </w:r>
          </w:p>
        </w:tc>
      </w:tr>
      <w:tr w:rsidR="00900CF6" w:rsidRPr="00ED24F1" w:rsidTr="00CD7A0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Default="00900CF6" w:rsidP="00CD7A05">
            <w:pPr>
              <w:ind w:left="5040"/>
              <w:rPr>
                <w:szCs w:val="28"/>
              </w:rPr>
            </w:pPr>
            <w:r w:rsidRPr="00593D77">
              <w:rPr>
                <w:szCs w:val="28"/>
              </w:rPr>
              <w:t>к  решению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XXXVI</w:t>
            </w:r>
            <w:r>
              <w:rPr>
                <w:szCs w:val="28"/>
              </w:rPr>
              <w:t>-ой сессии</w:t>
            </w:r>
            <w:r w:rsidRPr="00593D77">
              <w:rPr>
                <w:szCs w:val="28"/>
              </w:rPr>
              <w:t xml:space="preserve"> </w:t>
            </w:r>
          </w:p>
          <w:p w:rsidR="00900CF6" w:rsidRPr="00ED24F1" w:rsidRDefault="00900CF6" w:rsidP="00CD7A05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Совета муниципального </w:t>
            </w:r>
            <w:r w:rsidRPr="00593D77">
              <w:rPr>
                <w:szCs w:val="28"/>
              </w:rPr>
              <w:t>образования</w:t>
            </w:r>
          </w:p>
        </w:tc>
      </w:tr>
      <w:tr w:rsidR="00900CF6" w:rsidRPr="00DA7D5E" w:rsidTr="00CD7A0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Pr="00DA7D5E" w:rsidRDefault="00900CF6" w:rsidP="00CD7A05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</w:t>
            </w:r>
            <w:r w:rsidRPr="00593D77">
              <w:rPr>
                <w:szCs w:val="28"/>
              </w:rPr>
              <w:t xml:space="preserve"> Выселковский район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 созыва</w:t>
            </w:r>
          </w:p>
        </w:tc>
      </w:tr>
      <w:tr w:rsidR="00900CF6" w:rsidRPr="00E21664" w:rsidTr="00CD7A0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Pr="00E21664" w:rsidRDefault="00900CF6" w:rsidP="00CD7A05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>от  16 мая   2019 года    №  2-287</w:t>
            </w:r>
          </w:p>
        </w:tc>
      </w:tr>
    </w:tbl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Pr="00A15A67" w:rsidRDefault="00900CF6" w:rsidP="00A15A67">
      <w:pPr>
        <w:jc w:val="center"/>
        <w:rPr>
          <w:b/>
          <w:szCs w:val="28"/>
        </w:rPr>
      </w:pPr>
      <w:r w:rsidRPr="00A15A67">
        <w:rPr>
          <w:b/>
          <w:szCs w:val="28"/>
        </w:rPr>
        <w:t>Нормативы распределения доходов между бюджетом муниципального образования Выселковский район и бюджетами сельских поселений  на 2019 год и на плановый период 2020  и 2021 годов</w:t>
      </w:r>
    </w:p>
    <w:p w:rsidR="00900CF6" w:rsidRDefault="00900CF6" w:rsidP="00A15A67">
      <w:pPr>
        <w:jc w:val="right"/>
        <w:rPr>
          <w:szCs w:val="28"/>
        </w:rPr>
      </w:pPr>
      <w:r>
        <w:rPr>
          <w:szCs w:val="28"/>
        </w:rPr>
        <w:t>(проценты)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8"/>
        <w:gridCol w:w="2135"/>
        <w:gridCol w:w="1984"/>
      </w:tblGrid>
      <w:tr w:rsidR="00900CF6" w:rsidRPr="00BD2384" w:rsidTr="00A15A67">
        <w:tc>
          <w:tcPr>
            <w:tcW w:w="5628" w:type="dxa"/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 w:rsidRPr="00844CEE">
              <w:rPr>
                <w:szCs w:val="28"/>
              </w:rPr>
              <w:t>Наименование дохода</w:t>
            </w:r>
          </w:p>
        </w:tc>
        <w:tc>
          <w:tcPr>
            <w:tcW w:w="2135" w:type="dxa"/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 w:rsidRPr="00844CEE">
              <w:rPr>
                <w:szCs w:val="28"/>
              </w:rPr>
              <w:t>Бюджет муниципального образования Выселковский район</w:t>
            </w:r>
          </w:p>
        </w:tc>
        <w:tc>
          <w:tcPr>
            <w:tcW w:w="1984" w:type="dxa"/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 w:rsidRPr="00844CEE">
              <w:rPr>
                <w:szCs w:val="28"/>
              </w:rPr>
              <w:t>Бюджеты сельских поселений Выселковского района</w:t>
            </w:r>
          </w:p>
        </w:tc>
      </w:tr>
      <w:tr w:rsidR="00900CF6" w:rsidRPr="00BD2384" w:rsidTr="00A15A67">
        <w:tc>
          <w:tcPr>
            <w:tcW w:w="5628" w:type="dxa"/>
          </w:tcPr>
          <w:p w:rsidR="00900CF6" w:rsidRPr="00BD2384" w:rsidRDefault="00900CF6" w:rsidP="00CD7A05">
            <w:pPr>
              <w:jc w:val="center"/>
            </w:pPr>
            <w:r w:rsidRPr="00BD2384">
              <w:t>1</w:t>
            </w:r>
          </w:p>
        </w:tc>
        <w:tc>
          <w:tcPr>
            <w:tcW w:w="2135" w:type="dxa"/>
          </w:tcPr>
          <w:p w:rsidR="00900CF6" w:rsidRPr="00BD2384" w:rsidRDefault="00900CF6" w:rsidP="00CD7A05">
            <w:pPr>
              <w:jc w:val="center"/>
            </w:pPr>
            <w:r w:rsidRPr="00BD2384">
              <w:t>2</w:t>
            </w:r>
          </w:p>
        </w:tc>
        <w:tc>
          <w:tcPr>
            <w:tcW w:w="1984" w:type="dxa"/>
          </w:tcPr>
          <w:p w:rsidR="00900CF6" w:rsidRPr="00BD2384" w:rsidRDefault="00900CF6" w:rsidP="00CD7A05">
            <w:pPr>
              <w:jc w:val="center"/>
            </w:pPr>
            <w:r w:rsidRPr="00BD2384">
              <w:t>3</w:t>
            </w:r>
          </w:p>
        </w:tc>
      </w:tr>
      <w:tr w:rsidR="00900CF6" w:rsidRPr="00BD2384" w:rsidTr="00A15A67">
        <w:tc>
          <w:tcPr>
            <w:tcW w:w="5628" w:type="dxa"/>
            <w:tcBorders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b/>
                <w:szCs w:val="28"/>
              </w:rPr>
            </w:pPr>
            <w:r w:rsidRPr="00844CEE">
              <w:rPr>
                <w:b/>
                <w:szCs w:val="28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2135" w:type="dxa"/>
            <w:tcBorders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szCs w:val="28"/>
              </w:rPr>
            </w:pPr>
            <w:r w:rsidRPr="00844CEE">
              <w:rPr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 w:rsidRPr="00844CEE">
              <w:rPr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szCs w:val="28"/>
              </w:rPr>
            </w:pPr>
            <w:r w:rsidRPr="00844CEE">
              <w:rPr>
                <w:szCs w:val="28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 w:rsidRPr="00844CEE">
              <w:rPr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b/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b/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BF50DC" w:rsidRDefault="00900CF6" w:rsidP="00CD7A05">
            <w:pPr>
              <w:jc w:val="both"/>
              <w:rPr>
                <w:szCs w:val="28"/>
              </w:rPr>
            </w:pPr>
            <w:r w:rsidRPr="00BF50DC">
              <w:rPr>
                <w:szCs w:val="28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BF50DC" w:rsidRDefault="00900CF6" w:rsidP="00CD7A05">
            <w:pPr>
              <w:jc w:val="both"/>
              <w:rPr>
                <w:szCs w:val="28"/>
              </w:rPr>
            </w:pPr>
            <w:r w:rsidRPr="00BF50DC">
              <w:rPr>
                <w:szCs w:val="28"/>
              </w:rPr>
              <w:t>Доходы от размещения временно свободных средств бюджетов</w:t>
            </w:r>
            <w:r>
              <w:rPr>
                <w:szCs w:val="28"/>
              </w:rPr>
              <w:t xml:space="preserve"> сельских поселений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b/>
                <w:szCs w:val="28"/>
              </w:rPr>
            </w:pPr>
            <w:r w:rsidRPr="00844CEE">
              <w:rPr>
                <w:b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szCs w:val="28"/>
              </w:rPr>
            </w:pPr>
            <w:r w:rsidRPr="00844CEE">
              <w:rPr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 w:rsidRPr="00844CEE">
              <w:rPr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szCs w:val="28"/>
              </w:rPr>
            </w:pPr>
            <w:r w:rsidRPr="00844CEE">
              <w:rPr>
                <w:szCs w:val="28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 w:rsidRPr="00844CEE">
              <w:rPr>
                <w:szCs w:val="28"/>
              </w:rPr>
              <w:t>100</w:t>
            </w: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szCs w:val="28"/>
              </w:rPr>
            </w:pPr>
            <w:r w:rsidRPr="00844CEE">
              <w:rPr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 w:rsidRPr="00844CEE">
              <w:rPr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szCs w:val="28"/>
              </w:rPr>
            </w:pPr>
            <w:r w:rsidRPr="00844CEE">
              <w:rPr>
                <w:szCs w:val="28"/>
              </w:rPr>
              <w:t>Прочие доходы от компенсации затрат бюджетов поселений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 w:rsidRPr="00844CEE">
              <w:rPr>
                <w:szCs w:val="28"/>
              </w:rPr>
              <w:t>100</w:t>
            </w: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EA20A0" w:rsidRDefault="00900CF6" w:rsidP="00CD7A05">
            <w:pPr>
              <w:jc w:val="both"/>
              <w:rPr>
                <w:szCs w:val="28"/>
              </w:rPr>
            </w:pPr>
            <w:r w:rsidRPr="00EA20A0">
              <w:rPr>
                <w:szCs w:val="28"/>
              </w:rPr>
              <w:t xml:space="preserve">Доходы, поступающие </w:t>
            </w:r>
            <w:r>
              <w:rPr>
                <w:szCs w:val="28"/>
              </w:rPr>
              <w:t>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EA20A0" w:rsidRDefault="00900CF6" w:rsidP="00CD7A05">
            <w:pPr>
              <w:jc w:val="both"/>
              <w:rPr>
                <w:szCs w:val="28"/>
              </w:rPr>
            </w:pPr>
            <w:r w:rsidRPr="00EA20A0">
              <w:rPr>
                <w:szCs w:val="28"/>
              </w:rPr>
              <w:t xml:space="preserve">Доходы, поступающие </w:t>
            </w:r>
            <w:r>
              <w:rPr>
                <w:szCs w:val="28"/>
              </w:rPr>
              <w:t>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b/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b/>
                <w:szCs w:val="28"/>
              </w:rPr>
            </w:pPr>
            <w:r w:rsidRPr="00844CEE">
              <w:rPr>
                <w:b/>
                <w:szCs w:val="28"/>
              </w:rPr>
              <w:t>Административные платежи и сборы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b/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szCs w:val="28"/>
              </w:rPr>
            </w:pPr>
            <w:r w:rsidRPr="00844CEE">
              <w:rPr>
                <w:szCs w:val="28"/>
              </w:rPr>
              <w:t xml:space="preserve">Платежи, взимаемые органами управления </w:t>
            </w:r>
          </w:p>
          <w:p w:rsidR="00900CF6" w:rsidRPr="00844CEE" w:rsidRDefault="00900CF6" w:rsidP="00CD7A05">
            <w:pPr>
              <w:jc w:val="both"/>
              <w:rPr>
                <w:szCs w:val="28"/>
              </w:rPr>
            </w:pPr>
            <w:r w:rsidRPr="00844CEE">
              <w:rPr>
                <w:szCs w:val="28"/>
              </w:rPr>
              <w:t>(организациями) поселений за выполнение определенных функций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 w:rsidRPr="00844CEE">
              <w:rPr>
                <w:szCs w:val="28"/>
              </w:rPr>
              <w:t>100</w:t>
            </w: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b/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b/>
                <w:szCs w:val="28"/>
              </w:rPr>
            </w:pPr>
            <w:r w:rsidRPr="00844CEE">
              <w:rPr>
                <w:b/>
                <w:szCs w:val="28"/>
              </w:rPr>
              <w:t>Штрафы, санкции, возмещение ущерба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b/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Поступление сумм в возмещение вреда, причиняемого автомобильным дорогам местного значения транспортными средствами 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 w:rsidRPr="00844CEE">
              <w:rPr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Поступление сумм в возмещение вреда, причиняемого автомобильным дорогам местного значения транспортными средствами 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 w:rsidRPr="00844CEE">
              <w:rPr>
                <w:szCs w:val="28"/>
              </w:rPr>
              <w:t>100</w:t>
            </w: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b/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b/>
                <w:szCs w:val="28"/>
              </w:rPr>
            </w:pPr>
            <w:r w:rsidRPr="00844CEE">
              <w:rPr>
                <w:b/>
                <w:szCs w:val="28"/>
              </w:rPr>
              <w:t>Прочие неналоговые доходы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szCs w:val="28"/>
              </w:rPr>
            </w:pPr>
            <w:r w:rsidRPr="00844CEE">
              <w:rPr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 w:rsidRPr="00844CEE">
              <w:rPr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szCs w:val="28"/>
              </w:rPr>
            </w:pPr>
            <w:r w:rsidRPr="00844CEE">
              <w:rPr>
                <w:szCs w:val="28"/>
              </w:rPr>
              <w:t>Невыясненные поступления, зачисляемые в бюджеты поселений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 w:rsidRPr="00844CEE">
              <w:rPr>
                <w:szCs w:val="28"/>
              </w:rPr>
              <w:t>100</w:t>
            </w: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szCs w:val="28"/>
              </w:rPr>
            </w:pPr>
            <w:r w:rsidRPr="00844CEE">
              <w:rPr>
                <w:szCs w:val="28"/>
              </w:rPr>
              <w:t>Прочие неналоговые доходы бюджетов муниципальных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 w:rsidRPr="00844CEE">
              <w:rPr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szCs w:val="28"/>
              </w:rPr>
            </w:pPr>
            <w:r w:rsidRPr="00844CEE">
              <w:rPr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 w:rsidRPr="00844CEE">
              <w:rPr>
                <w:szCs w:val="28"/>
              </w:rPr>
              <w:t>100</w:t>
            </w: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до 1 января 2008 года)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BD2384" w:rsidTr="00A15A67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844CEE" w:rsidRDefault="00900CF6" w:rsidP="00CD7A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</w:tbl>
    <w:p w:rsidR="00900CF6" w:rsidRDefault="00900CF6" w:rsidP="00A15A67">
      <w:pPr>
        <w:rPr>
          <w:szCs w:val="28"/>
        </w:rPr>
      </w:pPr>
    </w:p>
    <w:p w:rsidR="00900CF6" w:rsidRDefault="00900CF6" w:rsidP="00A15A67">
      <w:pPr>
        <w:rPr>
          <w:szCs w:val="28"/>
        </w:rPr>
      </w:pPr>
    </w:p>
    <w:p w:rsidR="00900CF6" w:rsidRDefault="00900CF6" w:rsidP="00A15A67">
      <w:pPr>
        <w:rPr>
          <w:szCs w:val="28"/>
        </w:rPr>
      </w:pPr>
    </w:p>
    <w:p w:rsidR="00900CF6" w:rsidRDefault="00900CF6" w:rsidP="00A15A67">
      <w:pPr>
        <w:rPr>
          <w:szCs w:val="28"/>
        </w:rPr>
      </w:pPr>
      <w:r w:rsidRPr="004B3933">
        <w:rPr>
          <w:szCs w:val="28"/>
        </w:rPr>
        <w:t>Заместитель главы муниципального</w:t>
      </w:r>
    </w:p>
    <w:p w:rsidR="00900CF6" w:rsidRDefault="00900CF6" w:rsidP="00A15A67">
      <w:pPr>
        <w:rPr>
          <w:szCs w:val="28"/>
        </w:rPr>
      </w:pPr>
      <w:r w:rsidRPr="004B3933">
        <w:rPr>
          <w:szCs w:val="28"/>
        </w:rPr>
        <w:t xml:space="preserve"> образования</w:t>
      </w:r>
      <w:r>
        <w:rPr>
          <w:szCs w:val="28"/>
        </w:rPr>
        <w:t xml:space="preserve"> </w:t>
      </w:r>
      <w:r w:rsidRPr="004B3933">
        <w:rPr>
          <w:szCs w:val="28"/>
        </w:rPr>
        <w:t>Выселковский район</w:t>
      </w:r>
      <w:r>
        <w:rPr>
          <w:szCs w:val="28"/>
        </w:rPr>
        <w:t xml:space="preserve">, </w:t>
      </w:r>
    </w:p>
    <w:p w:rsidR="00900CF6" w:rsidRDefault="00900CF6" w:rsidP="00A15A67">
      <w:pPr>
        <w:rPr>
          <w:szCs w:val="28"/>
        </w:rPr>
      </w:pPr>
      <w:r>
        <w:rPr>
          <w:szCs w:val="28"/>
        </w:rPr>
        <w:t xml:space="preserve">начальник финансового управления </w:t>
      </w:r>
    </w:p>
    <w:p w:rsidR="00900CF6" w:rsidRDefault="00900CF6" w:rsidP="00A15A67">
      <w:pPr>
        <w:rPr>
          <w:szCs w:val="28"/>
        </w:rPr>
      </w:pPr>
      <w:r>
        <w:rPr>
          <w:szCs w:val="28"/>
        </w:rPr>
        <w:t xml:space="preserve">администрации муниципального </w:t>
      </w:r>
    </w:p>
    <w:p w:rsidR="00900CF6" w:rsidRPr="00723753" w:rsidRDefault="00900CF6" w:rsidP="00A15A67">
      <w:pPr>
        <w:jc w:val="both"/>
        <w:rPr>
          <w:szCs w:val="28"/>
        </w:rPr>
      </w:pPr>
      <w:r>
        <w:rPr>
          <w:szCs w:val="28"/>
        </w:rPr>
        <w:t xml:space="preserve">образования Выселковский район        </w:t>
      </w:r>
      <w:r w:rsidRPr="004B3933">
        <w:rPr>
          <w:szCs w:val="28"/>
        </w:rPr>
        <w:t xml:space="preserve">                      </w:t>
      </w:r>
      <w:r>
        <w:rPr>
          <w:szCs w:val="28"/>
        </w:rPr>
        <w:t xml:space="preserve">                   И.А.Колесникова</w:t>
      </w:r>
    </w:p>
    <w:p w:rsidR="00900CF6" w:rsidRDefault="00900CF6" w:rsidP="00A15A67">
      <w:pPr>
        <w:pStyle w:val="BodyTextIndent"/>
        <w:ind w:left="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tbl>
      <w:tblPr>
        <w:tblW w:w="9639" w:type="dxa"/>
        <w:tblLayout w:type="fixed"/>
        <w:tblLook w:val="00A0"/>
      </w:tblPr>
      <w:tblGrid>
        <w:gridCol w:w="9639"/>
      </w:tblGrid>
      <w:tr w:rsidR="00900CF6" w:rsidRPr="00593D77" w:rsidTr="00CD7A0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Pr="00593D77" w:rsidRDefault="00900CF6" w:rsidP="001014E2">
            <w:pPr>
              <w:ind w:left="5040"/>
              <w:jc w:val="center"/>
              <w:rPr>
                <w:szCs w:val="28"/>
              </w:rPr>
            </w:pPr>
            <w:r w:rsidRPr="00593D77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>8</w:t>
            </w:r>
          </w:p>
        </w:tc>
      </w:tr>
      <w:tr w:rsidR="00900CF6" w:rsidRPr="00ED24F1" w:rsidTr="00CD7A0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Default="00900CF6" w:rsidP="00CD7A05">
            <w:pPr>
              <w:ind w:left="5040"/>
              <w:rPr>
                <w:szCs w:val="28"/>
              </w:rPr>
            </w:pPr>
            <w:r w:rsidRPr="00593D77">
              <w:rPr>
                <w:szCs w:val="28"/>
              </w:rPr>
              <w:t>к  решению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XXXVI</w:t>
            </w:r>
            <w:r>
              <w:rPr>
                <w:szCs w:val="28"/>
              </w:rPr>
              <w:t>-ой сессии</w:t>
            </w:r>
            <w:r w:rsidRPr="00593D77">
              <w:rPr>
                <w:szCs w:val="28"/>
              </w:rPr>
              <w:t xml:space="preserve"> </w:t>
            </w:r>
          </w:p>
          <w:p w:rsidR="00900CF6" w:rsidRPr="00ED24F1" w:rsidRDefault="00900CF6" w:rsidP="00CD7A05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Совета муниципального </w:t>
            </w:r>
            <w:r w:rsidRPr="00593D77">
              <w:rPr>
                <w:szCs w:val="28"/>
              </w:rPr>
              <w:t>образования</w:t>
            </w:r>
          </w:p>
        </w:tc>
      </w:tr>
      <w:tr w:rsidR="00900CF6" w:rsidRPr="00DA7D5E" w:rsidTr="00CD7A0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Pr="00DA7D5E" w:rsidRDefault="00900CF6" w:rsidP="00CD7A05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</w:t>
            </w:r>
            <w:r w:rsidRPr="00593D77">
              <w:rPr>
                <w:szCs w:val="28"/>
              </w:rPr>
              <w:t xml:space="preserve"> Выселковский район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 созыва</w:t>
            </w:r>
          </w:p>
        </w:tc>
      </w:tr>
      <w:tr w:rsidR="00900CF6" w:rsidRPr="00E21664" w:rsidTr="00CD7A0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Pr="00E21664" w:rsidRDefault="00900CF6" w:rsidP="00CD7A05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>от  16 мая   2019 года    №  2-287</w:t>
            </w:r>
          </w:p>
        </w:tc>
      </w:tr>
    </w:tbl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D31644">
      <w:pPr>
        <w:pStyle w:val="BodyTextIndent"/>
        <w:ind w:left="5760"/>
      </w:pPr>
    </w:p>
    <w:p w:rsidR="00900CF6" w:rsidRDefault="00900CF6" w:rsidP="001014E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Распределение бюджетных ассигнований</w:t>
      </w:r>
    </w:p>
    <w:p w:rsidR="00900CF6" w:rsidRDefault="00900CF6" w:rsidP="001014E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по разделам и   подразделам классификации расходов</w:t>
      </w:r>
    </w:p>
    <w:p w:rsidR="00900CF6" w:rsidRDefault="00900CF6" w:rsidP="001014E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бюджетов на 2019 год</w:t>
      </w:r>
    </w:p>
    <w:p w:rsidR="00900CF6" w:rsidRDefault="00900CF6" w:rsidP="001014E2">
      <w:pPr>
        <w:rPr>
          <w:b/>
          <w:bCs/>
          <w:szCs w:val="28"/>
        </w:rPr>
      </w:pPr>
    </w:p>
    <w:p w:rsidR="00900CF6" w:rsidRPr="00843C0D" w:rsidRDefault="00900CF6" w:rsidP="001014E2">
      <w:pPr>
        <w:rPr>
          <w:bCs/>
          <w:szCs w:val="28"/>
        </w:rPr>
      </w:pPr>
      <w:r>
        <w:rPr>
          <w:b/>
          <w:bCs/>
          <w:szCs w:val="28"/>
        </w:rPr>
        <w:t xml:space="preserve">                                                                                                              </w:t>
      </w:r>
      <w:r w:rsidRPr="00843C0D">
        <w:rPr>
          <w:bCs/>
          <w:szCs w:val="28"/>
        </w:rPr>
        <w:t>(тыс.рублей)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6069"/>
        <w:gridCol w:w="567"/>
        <w:gridCol w:w="708"/>
        <w:gridCol w:w="1560"/>
      </w:tblGrid>
      <w:tr w:rsidR="00900CF6" w:rsidRPr="006639C3" w:rsidTr="001014E2">
        <w:tc>
          <w:tcPr>
            <w:tcW w:w="594" w:type="dxa"/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№</w:t>
            </w:r>
          </w:p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п/п</w:t>
            </w:r>
          </w:p>
        </w:tc>
        <w:tc>
          <w:tcPr>
            <w:tcW w:w="6069" w:type="dxa"/>
          </w:tcPr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 xml:space="preserve">                           наименование</w:t>
            </w:r>
          </w:p>
        </w:tc>
        <w:tc>
          <w:tcPr>
            <w:tcW w:w="567" w:type="dxa"/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 xml:space="preserve"> Рз</w:t>
            </w:r>
          </w:p>
        </w:tc>
        <w:tc>
          <w:tcPr>
            <w:tcW w:w="708" w:type="dxa"/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ПР</w:t>
            </w:r>
          </w:p>
        </w:tc>
        <w:tc>
          <w:tcPr>
            <w:tcW w:w="1560" w:type="dxa"/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 xml:space="preserve">      </w:t>
            </w:r>
          </w:p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 xml:space="preserve">    сумма</w:t>
            </w:r>
          </w:p>
        </w:tc>
      </w:tr>
      <w:tr w:rsidR="00900CF6" w:rsidRPr="006639C3" w:rsidTr="001014E2">
        <w:tc>
          <w:tcPr>
            <w:tcW w:w="594" w:type="dxa"/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 xml:space="preserve">  1</w:t>
            </w:r>
          </w:p>
        </w:tc>
        <w:tc>
          <w:tcPr>
            <w:tcW w:w="6069" w:type="dxa"/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 xml:space="preserve">                                  2</w:t>
            </w:r>
          </w:p>
        </w:tc>
        <w:tc>
          <w:tcPr>
            <w:tcW w:w="567" w:type="dxa"/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 xml:space="preserve">  3</w:t>
            </w:r>
          </w:p>
        </w:tc>
        <w:tc>
          <w:tcPr>
            <w:tcW w:w="708" w:type="dxa"/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 xml:space="preserve">  4</w:t>
            </w:r>
          </w:p>
        </w:tc>
        <w:tc>
          <w:tcPr>
            <w:tcW w:w="1560" w:type="dxa"/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 xml:space="preserve">           5</w:t>
            </w:r>
          </w:p>
        </w:tc>
      </w:tr>
      <w:tr w:rsidR="00900CF6" w:rsidRPr="006639C3" w:rsidTr="001014E2">
        <w:tc>
          <w:tcPr>
            <w:tcW w:w="594" w:type="dxa"/>
            <w:tcBorders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Всего расходов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900CF6" w:rsidRPr="008205C8" w:rsidRDefault="00900CF6" w:rsidP="00CD7A0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1212781,3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  <w:lang w:val="en-US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 xml:space="preserve">   в 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1.</w:t>
            </w: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10</w:t>
            </w:r>
            <w:r>
              <w:rPr>
                <w:b/>
                <w:szCs w:val="28"/>
              </w:rPr>
              <w:t>7835,3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  <w:lang w:val="en-US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  <w:p w:rsidR="00900CF6" w:rsidRPr="006639C3" w:rsidRDefault="00900CF6" w:rsidP="00CD7A05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1991,3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  <w:p w:rsidR="00900CF6" w:rsidRPr="006639C3" w:rsidRDefault="00900CF6" w:rsidP="00CD7A05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56623,8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9,9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  <w:p w:rsidR="00900CF6" w:rsidRPr="006639C3" w:rsidRDefault="00900CF6" w:rsidP="00CD7A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18010,2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  <w:lang w:val="en-US"/>
              </w:rPr>
            </w:pPr>
            <w:r w:rsidRPr="006639C3">
              <w:rPr>
                <w:szCs w:val="28"/>
                <w:lang w:val="en-US"/>
              </w:rPr>
              <w:t>200</w:t>
            </w:r>
            <w:r w:rsidRPr="006639C3">
              <w:rPr>
                <w:szCs w:val="28"/>
              </w:rPr>
              <w:t>0,0</w:t>
            </w:r>
          </w:p>
          <w:p w:rsidR="00900CF6" w:rsidRPr="006639C3" w:rsidRDefault="00900CF6" w:rsidP="00CD7A05">
            <w:pPr>
              <w:jc w:val="center"/>
              <w:rPr>
                <w:szCs w:val="28"/>
                <w:lang w:val="en-US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29200,1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2.</w:t>
            </w: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50,0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50,0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3.</w:t>
            </w: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bCs/>
                <w:szCs w:val="28"/>
              </w:rPr>
            </w:pPr>
            <w:r w:rsidRPr="006639C3">
              <w:rPr>
                <w:b/>
                <w:bCs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</w:p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8373,6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bCs/>
                <w:szCs w:val="28"/>
              </w:rPr>
            </w:pPr>
            <w:r w:rsidRPr="006639C3">
              <w:rPr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  <w:p w:rsidR="00900CF6" w:rsidRPr="006639C3" w:rsidRDefault="00900CF6" w:rsidP="00CD7A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8373,6</w:t>
            </w:r>
          </w:p>
        </w:tc>
      </w:tr>
      <w:tr w:rsidR="00900CF6" w:rsidRPr="006639C3" w:rsidTr="001014E2">
        <w:trPr>
          <w:trHeight w:val="2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4.</w:t>
            </w: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bCs/>
                <w:szCs w:val="28"/>
              </w:rPr>
            </w:pPr>
            <w:r w:rsidRPr="006639C3">
              <w:rPr>
                <w:b/>
                <w:bCs/>
                <w:szCs w:val="2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11272,7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bCs/>
                <w:szCs w:val="28"/>
              </w:rPr>
            </w:pPr>
            <w:r w:rsidRPr="006639C3">
              <w:rPr>
                <w:szCs w:val="28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7157,1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1850,6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bCs/>
                <w:szCs w:val="28"/>
              </w:rPr>
            </w:pPr>
            <w:r w:rsidRPr="006639C3">
              <w:rPr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  <w:p w:rsidR="00900CF6" w:rsidRPr="006639C3" w:rsidRDefault="00900CF6" w:rsidP="00CD7A05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22</w:t>
            </w:r>
            <w:r>
              <w:rPr>
                <w:szCs w:val="28"/>
              </w:rPr>
              <w:t>65</w:t>
            </w:r>
            <w:r w:rsidRPr="006639C3">
              <w:rPr>
                <w:szCs w:val="28"/>
              </w:rPr>
              <w:t>,0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5.</w:t>
            </w: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4700,0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1400,0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  <w:lang w:val="en-US"/>
              </w:rPr>
            </w:pPr>
            <w:r w:rsidRPr="006639C3">
              <w:rPr>
                <w:szCs w:val="28"/>
              </w:rPr>
              <w:t>3300,0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6.</w:t>
            </w: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bCs/>
                <w:szCs w:val="28"/>
              </w:rPr>
            </w:pPr>
            <w:r w:rsidRPr="006639C3">
              <w:rPr>
                <w:b/>
                <w:bCs/>
                <w:szCs w:val="28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955247,7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Cs/>
                <w:szCs w:val="28"/>
              </w:rPr>
            </w:pPr>
            <w:r w:rsidRPr="006639C3">
              <w:rPr>
                <w:bCs/>
                <w:szCs w:val="28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288841,4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bCs/>
                <w:szCs w:val="28"/>
              </w:rPr>
            </w:pPr>
            <w:r w:rsidRPr="006639C3">
              <w:rPr>
                <w:szCs w:val="28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416436,7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  <w:lang w:val="en-US"/>
              </w:rPr>
            </w:pPr>
            <w:r w:rsidRPr="006639C3">
              <w:rPr>
                <w:szCs w:val="28"/>
                <w:lang w:val="en-US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  <w:lang w:val="en-US"/>
              </w:rPr>
            </w:pPr>
            <w:r w:rsidRPr="006639C3">
              <w:rPr>
                <w:szCs w:val="28"/>
                <w:lang w:val="en-US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169830,7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 xml:space="preserve">Молодежная политика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7639,2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72499,7</w:t>
            </w:r>
          </w:p>
        </w:tc>
      </w:tr>
      <w:tr w:rsidR="00900CF6" w:rsidRPr="006639C3" w:rsidTr="001014E2">
        <w:trPr>
          <w:trHeight w:val="45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7.</w:t>
            </w: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  <w:r w:rsidRPr="006639C3">
              <w:rPr>
                <w:b/>
                <w:bCs/>
                <w:szCs w:val="28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5</w:t>
            </w:r>
            <w:r>
              <w:rPr>
                <w:b/>
                <w:szCs w:val="28"/>
              </w:rPr>
              <w:t>66</w:t>
            </w:r>
            <w:r w:rsidRPr="006639C3">
              <w:rPr>
                <w:b/>
                <w:szCs w:val="28"/>
              </w:rPr>
              <w:t>9</w:t>
            </w:r>
            <w:r>
              <w:rPr>
                <w:b/>
                <w:szCs w:val="28"/>
              </w:rPr>
              <w:t>,8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Cs/>
                <w:szCs w:val="28"/>
              </w:rPr>
            </w:pPr>
            <w:r w:rsidRPr="006639C3">
              <w:rPr>
                <w:bCs/>
                <w:szCs w:val="2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2065,3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bCs/>
                <w:szCs w:val="28"/>
              </w:rPr>
            </w:pPr>
            <w:r w:rsidRPr="006639C3">
              <w:rPr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  <w:p w:rsidR="00900CF6" w:rsidRPr="006639C3" w:rsidRDefault="00900CF6" w:rsidP="00CD7A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3604,5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8.</w:t>
            </w: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Cs/>
                <w:szCs w:val="28"/>
              </w:rPr>
            </w:pPr>
            <w:r w:rsidRPr="006639C3">
              <w:rPr>
                <w:b/>
                <w:bCs/>
                <w:szCs w:val="28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12686,2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12686,2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9.</w:t>
            </w: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889</w:t>
            </w:r>
            <w:r>
              <w:rPr>
                <w:b/>
                <w:szCs w:val="28"/>
              </w:rPr>
              <w:t>58</w:t>
            </w:r>
            <w:r w:rsidRPr="006639C3">
              <w:rPr>
                <w:b/>
                <w:szCs w:val="28"/>
              </w:rPr>
              <w:t>,</w:t>
            </w:r>
            <w:r>
              <w:rPr>
                <w:b/>
                <w:szCs w:val="28"/>
              </w:rPr>
              <w:t>7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17</w:t>
            </w:r>
            <w:r>
              <w:rPr>
                <w:szCs w:val="28"/>
              </w:rPr>
              <w:t>52</w:t>
            </w:r>
            <w:r w:rsidRPr="006639C3">
              <w:rPr>
                <w:szCs w:val="28"/>
              </w:rPr>
              <w:t>,0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1344,0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85</w:t>
            </w:r>
            <w:r>
              <w:rPr>
                <w:szCs w:val="28"/>
              </w:rPr>
              <w:t>504</w:t>
            </w:r>
            <w:r w:rsidRPr="006639C3">
              <w:rPr>
                <w:szCs w:val="28"/>
              </w:rPr>
              <w:t>,</w:t>
            </w:r>
            <w:r>
              <w:rPr>
                <w:szCs w:val="28"/>
              </w:rPr>
              <w:t>9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1014E2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  <w:lang w:val="en-US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  <w:lang w:val="en-US"/>
              </w:rPr>
            </w:pPr>
          </w:p>
          <w:p w:rsidR="00900CF6" w:rsidRPr="006639C3" w:rsidRDefault="00900CF6" w:rsidP="00CD7A05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357,8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10.</w:t>
            </w: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  <w:r w:rsidRPr="006639C3">
              <w:rPr>
                <w:b/>
                <w:szCs w:val="28"/>
              </w:rPr>
              <w:t>000,0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6639C3">
              <w:rPr>
                <w:szCs w:val="28"/>
              </w:rPr>
              <w:t>000,0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11.</w:t>
            </w: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600,0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600,0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12.</w:t>
            </w: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17,2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  <w:p w:rsidR="00900CF6" w:rsidRPr="006639C3" w:rsidRDefault="00900CF6" w:rsidP="00CD7A05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17,2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13.</w:t>
            </w: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  <w:r w:rsidRPr="006639C3">
              <w:rPr>
                <w:b/>
                <w:bCs/>
                <w:szCs w:val="28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  <w:p w:rsidR="00900CF6" w:rsidRPr="006639C3" w:rsidRDefault="00900CF6" w:rsidP="00CD7A05">
            <w:pPr>
              <w:rPr>
                <w:b/>
                <w:szCs w:val="28"/>
              </w:rPr>
            </w:pPr>
          </w:p>
          <w:p w:rsidR="00900CF6" w:rsidRPr="006639C3" w:rsidRDefault="00900CF6" w:rsidP="00CD7A05">
            <w:pPr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  <w:p w:rsidR="00900CF6" w:rsidRPr="006639C3" w:rsidRDefault="00900CF6" w:rsidP="00CD7A05">
            <w:pPr>
              <w:rPr>
                <w:b/>
                <w:szCs w:val="28"/>
              </w:rPr>
            </w:pPr>
          </w:p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</w:p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</w:p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  <w:r w:rsidRPr="006639C3">
              <w:rPr>
                <w:b/>
                <w:szCs w:val="28"/>
              </w:rPr>
              <w:t>15370,1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b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b/>
                <w:szCs w:val="28"/>
              </w:rPr>
            </w:pP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</w:p>
          <w:p w:rsidR="00900CF6" w:rsidRPr="006639C3" w:rsidRDefault="00900CF6" w:rsidP="00CD7A05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5000,0</w:t>
            </w:r>
          </w:p>
        </w:tc>
      </w:tr>
      <w:tr w:rsidR="00900CF6" w:rsidRPr="006639C3" w:rsidTr="001014E2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both"/>
              <w:rPr>
                <w:szCs w:val="28"/>
              </w:rPr>
            </w:pPr>
            <w:r w:rsidRPr="006639C3">
              <w:rPr>
                <w:szCs w:val="28"/>
              </w:rPr>
              <w:t>Иные дотации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rPr>
                <w:szCs w:val="28"/>
              </w:rPr>
            </w:pPr>
            <w:r w:rsidRPr="006639C3">
              <w:rPr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639C3" w:rsidRDefault="00900CF6" w:rsidP="00CD7A05">
            <w:pPr>
              <w:jc w:val="center"/>
              <w:rPr>
                <w:szCs w:val="28"/>
              </w:rPr>
            </w:pPr>
            <w:r w:rsidRPr="006639C3">
              <w:rPr>
                <w:szCs w:val="28"/>
              </w:rPr>
              <w:t>10370,1</w:t>
            </w:r>
          </w:p>
        </w:tc>
      </w:tr>
    </w:tbl>
    <w:p w:rsidR="00900CF6" w:rsidRDefault="00900CF6" w:rsidP="001014E2">
      <w:pPr>
        <w:rPr>
          <w:szCs w:val="28"/>
          <w:lang w:val="en-US"/>
        </w:rPr>
      </w:pPr>
    </w:p>
    <w:p w:rsidR="00900CF6" w:rsidRPr="00F84313" w:rsidRDefault="00900CF6" w:rsidP="001014E2">
      <w:pPr>
        <w:rPr>
          <w:szCs w:val="28"/>
          <w:lang w:val="en-US"/>
        </w:rPr>
      </w:pPr>
    </w:p>
    <w:p w:rsidR="00900CF6" w:rsidRDefault="00900CF6" w:rsidP="001014E2">
      <w:pPr>
        <w:rPr>
          <w:szCs w:val="28"/>
        </w:rPr>
      </w:pPr>
    </w:p>
    <w:p w:rsidR="00900CF6" w:rsidRDefault="00900CF6" w:rsidP="001014E2">
      <w:pPr>
        <w:rPr>
          <w:szCs w:val="28"/>
        </w:rPr>
      </w:pPr>
      <w:r>
        <w:rPr>
          <w:szCs w:val="28"/>
        </w:rPr>
        <w:t>Заместитель главы муниципального</w:t>
      </w:r>
    </w:p>
    <w:p w:rsidR="00900CF6" w:rsidRDefault="00900CF6" w:rsidP="001014E2">
      <w:pPr>
        <w:rPr>
          <w:szCs w:val="28"/>
        </w:rPr>
      </w:pPr>
      <w:r>
        <w:rPr>
          <w:szCs w:val="28"/>
        </w:rPr>
        <w:t xml:space="preserve">образования Выселковский район, </w:t>
      </w:r>
    </w:p>
    <w:p w:rsidR="00900CF6" w:rsidRDefault="00900CF6" w:rsidP="001014E2">
      <w:pPr>
        <w:rPr>
          <w:szCs w:val="28"/>
        </w:rPr>
      </w:pPr>
      <w:r>
        <w:rPr>
          <w:szCs w:val="28"/>
        </w:rPr>
        <w:t xml:space="preserve">начальник финансового управления </w:t>
      </w:r>
    </w:p>
    <w:p w:rsidR="00900CF6" w:rsidRDefault="00900CF6" w:rsidP="001014E2">
      <w:pPr>
        <w:rPr>
          <w:szCs w:val="28"/>
        </w:rPr>
      </w:pPr>
      <w:r>
        <w:rPr>
          <w:szCs w:val="28"/>
        </w:rPr>
        <w:t xml:space="preserve">администрации муниципального </w:t>
      </w:r>
    </w:p>
    <w:p w:rsidR="00900CF6" w:rsidRDefault="00900CF6" w:rsidP="001014E2">
      <w:r>
        <w:rPr>
          <w:szCs w:val="28"/>
        </w:rPr>
        <w:t xml:space="preserve">образования Выселковский район                                                 И.А.Колесникова                                </w:t>
      </w:r>
      <w:r w:rsidRPr="00774DDB">
        <w:rPr>
          <w:szCs w:val="28"/>
        </w:rPr>
        <w:t xml:space="preserve">  </w:t>
      </w:r>
    </w:p>
    <w:p w:rsidR="00900CF6" w:rsidRDefault="00900CF6" w:rsidP="001014E2">
      <w:pPr>
        <w:pStyle w:val="BodyTextIndent"/>
        <w:ind w:left="0"/>
      </w:pPr>
    </w:p>
    <w:p w:rsidR="00900CF6" w:rsidRDefault="00900CF6" w:rsidP="001014E2">
      <w:pPr>
        <w:pStyle w:val="BodyTextIndent"/>
        <w:ind w:left="0"/>
      </w:pPr>
    </w:p>
    <w:p w:rsidR="00900CF6" w:rsidRDefault="00900CF6" w:rsidP="001014E2">
      <w:pPr>
        <w:pStyle w:val="BodyTextIndent"/>
        <w:ind w:left="0"/>
      </w:pPr>
    </w:p>
    <w:tbl>
      <w:tblPr>
        <w:tblW w:w="9639" w:type="dxa"/>
        <w:tblLayout w:type="fixed"/>
        <w:tblLook w:val="00A0"/>
      </w:tblPr>
      <w:tblGrid>
        <w:gridCol w:w="9639"/>
      </w:tblGrid>
      <w:tr w:rsidR="00900CF6" w:rsidRPr="00593D77" w:rsidTr="00814BEE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Pr="00593D77" w:rsidRDefault="00900CF6" w:rsidP="00814BEE">
            <w:pPr>
              <w:ind w:left="5040"/>
              <w:jc w:val="center"/>
              <w:rPr>
                <w:szCs w:val="28"/>
              </w:rPr>
            </w:pPr>
            <w:r w:rsidRPr="00593D77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>16</w:t>
            </w:r>
          </w:p>
        </w:tc>
      </w:tr>
      <w:tr w:rsidR="00900CF6" w:rsidRPr="00ED24F1" w:rsidTr="00814BEE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Default="00900CF6" w:rsidP="00814BEE">
            <w:pPr>
              <w:ind w:left="5040"/>
              <w:rPr>
                <w:szCs w:val="28"/>
              </w:rPr>
            </w:pPr>
            <w:r w:rsidRPr="00593D77">
              <w:rPr>
                <w:szCs w:val="28"/>
              </w:rPr>
              <w:t>к  решению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XXXVI</w:t>
            </w:r>
            <w:r>
              <w:rPr>
                <w:szCs w:val="28"/>
              </w:rPr>
              <w:t>-ой сессии</w:t>
            </w:r>
            <w:r w:rsidRPr="00593D77">
              <w:rPr>
                <w:szCs w:val="28"/>
              </w:rPr>
              <w:t xml:space="preserve"> </w:t>
            </w:r>
          </w:p>
          <w:p w:rsidR="00900CF6" w:rsidRPr="00ED24F1" w:rsidRDefault="00900CF6" w:rsidP="00814BEE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Совета муниципального </w:t>
            </w:r>
            <w:r w:rsidRPr="00593D77">
              <w:rPr>
                <w:szCs w:val="28"/>
              </w:rPr>
              <w:t>образования</w:t>
            </w:r>
          </w:p>
        </w:tc>
      </w:tr>
      <w:tr w:rsidR="00900CF6" w:rsidRPr="00DA7D5E" w:rsidTr="00814BEE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Pr="00DA7D5E" w:rsidRDefault="00900CF6" w:rsidP="00814BEE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</w:t>
            </w:r>
            <w:r w:rsidRPr="00593D77">
              <w:rPr>
                <w:szCs w:val="28"/>
              </w:rPr>
              <w:t xml:space="preserve"> Выселковский район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 созыва</w:t>
            </w:r>
          </w:p>
        </w:tc>
      </w:tr>
      <w:tr w:rsidR="00900CF6" w:rsidRPr="00E21664" w:rsidTr="00814BEE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00CF6" w:rsidRPr="00E21664" w:rsidRDefault="00900CF6" w:rsidP="00814BEE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>от  16 мая   2019 года    №  2-287</w:t>
            </w:r>
          </w:p>
        </w:tc>
      </w:tr>
    </w:tbl>
    <w:p w:rsidR="00900CF6" w:rsidRDefault="00900CF6" w:rsidP="001014E2">
      <w:pPr>
        <w:pStyle w:val="BodyTextIndent"/>
        <w:ind w:left="0"/>
      </w:pPr>
    </w:p>
    <w:p w:rsidR="00900CF6" w:rsidRDefault="00900CF6" w:rsidP="001014E2">
      <w:pPr>
        <w:pStyle w:val="BodyTextIndent"/>
        <w:ind w:left="0"/>
      </w:pPr>
    </w:p>
    <w:p w:rsidR="00900CF6" w:rsidRDefault="00900CF6" w:rsidP="00766328">
      <w:pPr>
        <w:jc w:val="center"/>
        <w:rPr>
          <w:b/>
          <w:szCs w:val="28"/>
        </w:rPr>
      </w:pPr>
      <w:r>
        <w:rPr>
          <w:b/>
          <w:szCs w:val="28"/>
        </w:rPr>
        <w:t>Источники  внутреннего финансирования дефицита</w:t>
      </w:r>
    </w:p>
    <w:p w:rsidR="00900CF6" w:rsidRDefault="00900CF6" w:rsidP="00766328">
      <w:pPr>
        <w:jc w:val="center"/>
        <w:rPr>
          <w:b/>
          <w:szCs w:val="28"/>
        </w:rPr>
      </w:pPr>
      <w:r>
        <w:rPr>
          <w:b/>
          <w:szCs w:val="28"/>
        </w:rPr>
        <w:t>районного бюджета, перечень статей источников</w:t>
      </w:r>
    </w:p>
    <w:p w:rsidR="00900CF6" w:rsidRDefault="00900CF6" w:rsidP="00766328">
      <w:pPr>
        <w:jc w:val="center"/>
        <w:rPr>
          <w:b/>
          <w:szCs w:val="28"/>
        </w:rPr>
      </w:pPr>
      <w:r>
        <w:rPr>
          <w:b/>
          <w:szCs w:val="28"/>
        </w:rPr>
        <w:t>финансирования дефицитов бюджетов  на 201</w:t>
      </w:r>
      <w:r w:rsidRPr="00A46822">
        <w:rPr>
          <w:b/>
          <w:szCs w:val="28"/>
        </w:rPr>
        <w:t>9</w:t>
      </w:r>
      <w:r>
        <w:rPr>
          <w:b/>
          <w:szCs w:val="28"/>
        </w:rPr>
        <w:t xml:space="preserve"> год</w:t>
      </w:r>
    </w:p>
    <w:p w:rsidR="00900CF6" w:rsidRDefault="00900CF6" w:rsidP="00766328">
      <w:pPr>
        <w:jc w:val="center"/>
        <w:rPr>
          <w:b/>
          <w:szCs w:val="28"/>
        </w:rPr>
      </w:pPr>
    </w:p>
    <w:p w:rsidR="00900CF6" w:rsidRPr="000524D9" w:rsidRDefault="00900CF6" w:rsidP="00766328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(тыс.рублей)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6"/>
        <w:gridCol w:w="4536"/>
        <w:gridCol w:w="1417"/>
      </w:tblGrid>
      <w:tr w:rsidR="00900CF6" w:rsidRPr="000868CC" w:rsidTr="00766328">
        <w:tc>
          <w:tcPr>
            <w:tcW w:w="3686" w:type="dxa"/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 xml:space="preserve">                    код</w:t>
            </w:r>
          </w:p>
        </w:tc>
        <w:tc>
          <w:tcPr>
            <w:tcW w:w="4536" w:type="dxa"/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Наименование груп</w:t>
            </w:r>
            <w:r>
              <w:rPr>
                <w:szCs w:val="28"/>
              </w:rPr>
              <w:t xml:space="preserve">п, подгрупп, статей, подстатей и видов </w:t>
            </w:r>
            <w:r w:rsidRPr="000868CC">
              <w:rPr>
                <w:szCs w:val="28"/>
              </w:rPr>
              <w:t>источников финансирования дефицита бюджета</w:t>
            </w:r>
          </w:p>
        </w:tc>
        <w:tc>
          <w:tcPr>
            <w:tcW w:w="1417" w:type="dxa"/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сумма</w:t>
            </w:r>
          </w:p>
        </w:tc>
      </w:tr>
      <w:tr w:rsidR="00900CF6" w:rsidRPr="000868CC" w:rsidTr="00766328">
        <w:tc>
          <w:tcPr>
            <w:tcW w:w="3686" w:type="dxa"/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 xml:space="preserve">                       1</w:t>
            </w:r>
          </w:p>
        </w:tc>
        <w:tc>
          <w:tcPr>
            <w:tcW w:w="4536" w:type="dxa"/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 xml:space="preserve">                             2</w:t>
            </w:r>
          </w:p>
        </w:tc>
        <w:tc>
          <w:tcPr>
            <w:tcW w:w="1417" w:type="dxa"/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 xml:space="preserve">      3</w:t>
            </w:r>
          </w:p>
        </w:tc>
      </w:tr>
      <w:tr w:rsidR="00900CF6" w:rsidRPr="000868CC" w:rsidTr="00766328">
        <w:tc>
          <w:tcPr>
            <w:tcW w:w="3686" w:type="dxa"/>
            <w:tcBorders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D22025" w:rsidRDefault="00900CF6" w:rsidP="00814BEE">
            <w:pPr>
              <w:rPr>
                <w:b/>
                <w:szCs w:val="28"/>
              </w:rPr>
            </w:pPr>
            <w:r w:rsidRPr="00D22025">
              <w:rPr>
                <w:b/>
                <w:szCs w:val="28"/>
              </w:rPr>
              <w:t>000 01 00 00 00 00 0000 000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D22025" w:rsidRDefault="00900CF6" w:rsidP="00814BEE">
            <w:pPr>
              <w:rPr>
                <w:b/>
                <w:szCs w:val="28"/>
              </w:rPr>
            </w:pPr>
            <w:r w:rsidRPr="00D22025">
              <w:rPr>
                <w:b/>
                <w:szCs w:val="28"/>
              </w:rPr>
              <w:t>Источники внутреннего финансирования дефицита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  <w:p w:rsidR="00900CF6" w:rsidRPr="007F0609" w:rsidRDefault="00900CF6" w:rsidP="00814BEE">
            <w:pPr>
              <w:rPr>
                <w:b/>
                <w:szCs w:val="28"/>
              </w:rPr>
            </w:pPr>
            <w:r w:rsidRPr="00766328">
              <w:rPr>
                <w:b/>
                <w:szCs w:val="28"/>
              </w:rPr>
              <w:t xml:space="preserve">  </w:t>
            </w:r>
            <w:r>
              <w:rPr>
                <w:b/>
                <w:szCs w:val="28"/>
              </w:rPr>
              <w:t>1555,7</w:t>
            </w:r>
          </w:p>
          <w:p w:rsidR="00900CF6" w:rsidRPr="004A0C38" w:rsidRDefault="00900CF6" w:rsidP="00814BEE">
            <w:pPr>
              <w:jc w:val="center"/>
              <w:rPr>
                <w:b/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        </w:t>
            </w:r>
            <w:r w:rsidRPr="000868CC">
              <w:rPr>
                <w:szCs w:val="28"/>
              </w:rPr>
              <w:t xml:space="preserve">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000 01 0</w:t>
            </w:r>
            <w:r>
              <w:rPr>
                <w:szCs w:val="28"/>
              </w:rPr>
              <w:t>3</w:t>
            </w:r>
            <w:r w:rsidRPr="000868CC">
              <w:rPr>
                <w:szCs w:val="28"/>
              </w:rPr>
              <w:t xml:space="preserve"> 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>
              <w:rPr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Pr="000868CC" w:rsidRDefault="00900CF6" w:rsidP="00814B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-1440,0</w:t>
            </w: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Default="00900CF6" w:rsidP="00814BEE">
            <w:pPr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000 01 0</w:t>
            </w:r>
            <w:r>
              <w:rPr>
                <w:szCs w:val="28"/>
              </w:rPr>
              <w:t>3</w:t>
            </w:r>
            <w:r w:rsidRPr="000868CC">
              <w:rPr>
                <w:szCs w:val="28"/>
              </w:rPr>
              <w:t xml:space="preserve"> 0</w:t>
            </w:r>
            <w:r>
              <w:rPr>
                <w:szCs w:val="28"/>
              </w:rPr>
              <w:t xml:space="preserve">1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>
              <w:rPr>
                <w:szCs w:val="28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Pr="000868CC" w:rsidRDefault="00900CF6" w:rsidP="00814B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-1440,0</w:t>
            </w: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000 01 0</w:t>
            </w:r>
            <w:r>
              <w:rPr>
                <w:szCs w:val="28"/>
              </w:rPr>
              <w:t>3</w:t>
            </w:r>
            <w:r w:rsidRPr="000868CC">
              <w:rPr>
                <w:szCs w:val="28"/>
              </w:rPr>
              <w:t xml:space="preserve"> 0</w:t>
            </w:r>
            <w:r>
              <w:rPr>
                <w:szCs w:val="28"/>
              </w:rPr>
              <w:t xml:space="preserve">1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7</w:t>
            </w:r>
            <w:r w:rsidRPr="000868CC">
              <w:rPr>
                <w:szCs w:val="28"/>
              </w:rPr>
              <w:t>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>
              <w:rPr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Pr="000868CC" w:rsidRDefault="00900CF6" w:rsidP="00814B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>
              <w:rPr>
                <w:szCs w:val="28"/>
                <w:lang w:val="en-US"/>
              </w:rPr>
              <w:t>760</w:t>
            </w:r>
            <w:r>
              <w:rPr>
                <w:szCs w:val="28"/>
              </w:rPr>
              <w:t>,0</w:t>
            </w: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000 01 0</w:t>
            </w:r>
            <w:r>
              <w:rPr>
                <w:szCs w:val="28"/>
              </w:rPr>
              <w:t>3</w:t>
            </w:r>
            <w:r w:rsidRPr="000868CC">
              <w:rPr>
                <w:szCs w:val="28"/>
              </w:rPr>
              <w:t xml:space="preserve"> 0</w:t>
            </w:r>
            <w:r>
              <w:rPr>
                <w:szCs w:val="28"/>
              </w:rPr>
              <w:t xml:space="preserve">1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</w:t>
            </w:r>
            <w:r>
              <w:rPr>
                <w:szCs w:val="28"/>
              </w:rPr>
              <w:t>5</w:t>
            </w:r>
            <w:r w:rsidRPr="000868CC">
              <w:rPr>
                <w:szCs w:val="28"/>
              </w:rPr>
              <w:t xml:space="preserve"> 0000</w:t>
            </w:r>
            <w:r>
              <w:rPr>
                <w:szCs w:val="28"/>
              </w:rPr>
              <w:t xml:space="preserve"> 71</w:t>
            </w:r>
            <w:r w:rsidRPr="000868CC">
              <w:rPr>
                <w:szCs w:val="28"/>
              </w:rPr>
              <w:t>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>
              <w:rPr>
                <w:szCs w:val="28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Pr="000868CC" w:rsidRDefault="00900CF6" w:rsidP="00814B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>
              <w:rPr>
                <w:szCs w:val="28"/>
                <w:lang w:val="en-US"/>
              </w:rPr>
              <w:t>760</w:t>
            </w:r>
            <w:r>
              <w:rPr>
                <w:szCs w:val="28"/>
              </w:rPr>
              <w:t>,0</w:t>
            </w: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000 01 0</w:t>
            </w:r>
            <w:r>
              <w:rPr>
                <w:szCs w:val="28"/>
              </w:rPr>
              <w:t>3</w:t>
            </w:r>
            <w:r w:rsidRPr="000868CC">
              <w:rPr>
                <w:szCs w:val="28"/>
              </w:rPr>
              <w:t xml:space="preserve"> 0</w:t>
            </w:r>
            <w:r>
              <w:rPr>
                <w:szCs w:val="28"/>
              </w:rPr>
              <w:t xml:space="preserve">1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8</w:t>
            </w:r>
            <w:r w:rsidRPr="000868CC">
              <w:rPr>
                <w:szCs w:val="28"/>
              </w:rPr>
              <w:t>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Default="00900CF6" w:rsidP="00814BEE">
            <w:pPr>
              <w:rPr>
                <w:szCs w:val="28"/>
              </w:rPr>
            </w:pPr>
            <w:r>
              <w:rPr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Default="00900CF6" w:rsidP="00814BEE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72</w:t>
            </w:r>
            <w:r>
              <w:rPr>
                <w:szCs w:val="28"/>
              </w:rPr>
              <w:t>00,0</w:t>
            </w: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000 01 0</w:t>
            </w:r>
            <w:r>
              <w:rPr>
                <w:szCs w:val="28"/>
              </w:rPr>
              <w:t>3</w:t>
            </w:r>
            <w:r w:rsidRPr="000868CC">
              <w:rPr>
                <w:szCs w:val="28"/>
              </w:rPr>
              <w:t xml:space="preserve"> 0</w:t>
            </w:r>
            <w:r>
              <w:rPr>
                <w:szCs w:val="28"/>
              </w:rPr>
              <w:t xml:space="preserve">1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05</w:t>
            </w:r>
            <w:r w:rsidRPr="000868CC">
              <w:rPr>
                <w:szCs w:val="28"/>
              </w:rPr>
              <w:t xml:space="preserve"> 0000</w:t>
            </w:r>
            <w:r>
              <w:rPr>
                <w:szCs w:val="28"/>
              </w:rPr>
              <w:t xml:space="preserve"> 81</w:t>
            </w:r>
            <w:r w:rsidRPr="000868CC">
              <w:rPr>
                <w:szCs w:val="28"/>
              </w:rPr>
              <w:t>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>
              <w:rPr>
                <w:szCs w:val="28"/>
              </w:rPr>
              <w:t>Погашение бюджетами муниципальных районов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Pr="000868CC" w:rsidRDefault="00900CF6" w:rsidP="00814BEE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72</w:t>
            </w:r>
            <w:r>
              <w:rPr>
                <w:szCs w:val="28"/>
              </w:rPr>
              <w:t>00,0</w:t>
            </w: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000 01 06 00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center"/>
              <w:rPr>
                <w:szCs w:val="28"/>
              </w:rPr>
            </w:pPr>
          </w:p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Pr="00306703" w:rsidRDefault="00900CF6" w:rsidP="00814B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-6</w:t>
            </w: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00,0</w:t>
            </w: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000 01 06 05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both"/>
              <w:rPr>
                <w:szCs w:val="28"/>
              </w:rPr>
            </w:pPr>
            <w:r w:rsidRPr="000868CC">
              <w:rPr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center"/>
              <w:rPr>
                <w:szCs w:val="28"/>
              </w:rPr>
            </w:pPr>
          </w:p>
          <w:p w:rsidR="00900CF6" w:rsidRPr="00377482" w:rsidRDefault="00900CF6" w:rsidP="00814BEE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-</w:t>
            </w:r>
            <w:r>
              <w:rPr>
                <w:szCs w:val="28"/>
              </w:rPr>
              <w:t>6</w:t>
            </w: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0</w:t>
            </w: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</w:t>
            </w:r>
            <w:r>
              <w:rPr>
                <w:szCs w:val="28"/>
                <w:lang w:val="en-US"/>
              </w:rPr>
              <w:t>0</w:t>
            </w:r>
          </w:p>
          <w:p w:rsidR="00900CF6" w:rsidRPr="001A1B51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both"/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E8347E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rPr>
                <w:szCs w:val="28"/>
                <w:lang w:val="en-US"/>
              </w:rPr>
            </w:pPr>
            <w:r w:rsidRPr="006D04EB">
              <w:rPr>
                <w:szCs w:val="28"/>
                <w:lang w:val="en-US"/>
              </w:rPr>
              <w:t>000 01 06 05</w:t>
            </w:r>
            <w:r w:rsidRPr="006D04EB">
              <w:rPr>
                <w:szCs w:val="28"/>
              </w:rPr>
              <w:t xml:space="preserve"> </w:t>
            </w:r>
            <w:r w:rsidRPr="006D04EB">
              <w:rPr>
                <w:szCs w:val="28"/>
                <w:lang w:val="en-US"/>
              </w:rPr>
              <w:t>00</w:t>
            </w:r>
            <w:r w:rsidRPr="006D04EB">
              <w:rPr>
                <w:szCs w:val="28"/>
              </w:rPr>
              <w:t xml:space="preserve"> </w:t>
            </w:r>
            <w:r w:rsidRPr="006D04EB">
              <w:rPr>
                <w:szCs w:val="28"/>
                <w:lang w:val="en-US"/>
              </w:rPr>
              <w:t>00 0000</w:t>
            </w:r>
            <w:r w:rsidRPr="006D04EB">
              <w:rPr>
                <w:szCs w:val="28"/>
              </w:rPr>
              <w:t xml:space="preserve"> </w:t>
            </w:r>
            <w:r w:rsidRPr="006D04EB">
              <w:rPr>
                <w:szCs w:val="28"/>
                <w:lang w:val="en-US"/>
              </w:rPr>
              <w:t>500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both"/>
              <w:rPr>
                <w:szCs w:val="28"/>
              </w:rPr>
            </w:pPr>
            <w:r w:rsidRPr="006D04EB">
              <w:rPr>
                <w:szCs w:val="2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  <w:p w:rsidR="00900CF6" w:rsidRPr="00DB4230" w:rsidRDefault="00900CF6" w:rsidP="00814B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0</w:t>
            </w: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</w:tr>
      <w:tr w:rsidR="00900CF6" w:rsidRPr="00E8347E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both"/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E8347E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rPr>
                <w:szCs w:val="28"/>
              </w:rPr>
            </w:pPr>
            <w:r w:rsidRPr="006D04EB">
              <w:rPr>
                <w:szCs w:val="28"/>
              </w:rPr>
              <w:t>000 01 06 05 02 00 0000 500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both"/>
              <w:rPr>
                <w:szCs w:val="28"/>
              </w:rPr>
            </w:pPr>
            <w:r w:rsidRPr="006D04EB">
              <w:rPr>
                <w:szCs w:val="28"/>
              </w:rPr>
              <w:t>Предоставление бюджетных кредитов другим бюджетам  бюджетной системы Российской Федерации внутри страны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  <w:p w:rsidR="00900CF6" w:rsidRPr="00406DB2" w:rsidRDefault="00900CF6" w:rsidP="00814B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0</w:t>
            </w: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both"/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E8347E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rPr>
                <w:szCs w:val="28"/>
              </w:rPr>
            </w:pPr>
            <w:r w:rsidRPr="006D04EB">
              <w:rPr>
                <w:szCs w:val="28"/>
              </w:rPr>
              <w:t>000 01 06 05 02 05 0000 540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both"/>
              <w:rPr>
                <w:szCs w:val="28"/>
              </w:rPr>
            </w:pPr>
            <w:r w:rsidRPr="006D04EB">
              <w:rPr>
                <w:szCs w:val="28"/>
              </w:rPr>
              <w:t>Предоставление бюджетных кредитов другим бюджетам  бюджетной системы Российской Федерации из бюджетов муниципальных районов внутри страны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  <w:p w:rsidR="00900CF6" w:rsidRPr="00406DB2" w:rsidRDefault="00900CF6" w:rsidP="00814B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00,0</w:t>
            </w: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both"/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E8347E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rPr>
                <w:szCs w:val="28"/>
              </w:rPr>
            </w:pPr>
            <w:r w:rsidRPr="006D04EB">
              <w:rPr>
                <w:szCs w:val="28"/>
              </w:rPr>
              <w:t>000 01 06 05 00 00 0000 600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both"/>
              <w:rPr>
                <w:szCs w:val="28"/>
              </w:rPr>
            </w:pPr>
            <w:r w:rsidRPr="006D04EB">
              <w:rPr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  <w:p w:rsidR="00900CF6" w:rsidRPr="00495EF2" w:rsidRDefault="00900CF6" w:rsidP="00814BEE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  <w:p w:rsidR="00900CF6" w:rsidRPr="00406DB2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E8347E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both"/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E8347E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rPr>
                <w:szCs w:val="28"/>
              </w:rPr>
            </w:pPr>
            <w:r w:rsidRPr="006D04EB">
              <w:rPr>
                <w:szCs w:val="28"/>
              </w:rPr>
              <w:t>000 01 06 05 02 00 0000 600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both"/>
              <w:rPr>
                <w:szCs w:val="28"/>
              </w:rPr>
            </w:pPr>
            <w:r w:rsidRPr="006D04EB">
              <w:rPr>
                <w:szCs w:val="28"/>
              </w:rPr>
              <w:t>Возврат бюджетных кредитов другим бюджетам  бюджетной системы Российской Федерации внутри страны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  <w:p w:rsidR="00900CF6" w:rsidRDefault="00900CF6" w:rsidP="00814BEE">
            <w:pPr>
              <w:jc w:val="center"/>
              <w:rPr>
                <w:szCs w:val="28"/>
              </w:rPr>
            </w:pPr>
          </w:p>
          <w:p w:rsidR="00900CF6" w:rsidRPr="00CD7E66" w:rsidRDefault="00900CF6" w:rsidP="00814BEE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  <w:p w:rsidR="00900CF6" w:rsidRPr="00406DB2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both"/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E8347E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rPr>
                <w:szCs w:val="28"/>
              </w:rPr>
            </w:pPr>
            <w:r w:rsidRPr="006D04EB">
              <w:rPr>
                <w:szCs w:val="28"/>
              </w:rPr>
              <w:t>000 01 06 05 02 05 0000 640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both"/>
              <w:rPr>
                <w:szCs w:val="28"/>
              </w:rPr>
            </w:pPr>
            <w:r w:rsidRPr="006D04EB">
              <w:rPr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бюджета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  <w:p w:rsidR="00900CF6" w:rsidRPr="006D04EB" w:rsidRDefault="00900CF6" w:rsidP="00814BEE">
            <w:pPr>
              <w:jc w:val="center"/>
              <w:rPr>
                <w:szCs w:val="28"/>
              </w:rPr>
            </w:pPr>
          </w:p>
          <w:p w:rsidR="00900CF6" w:rsidRPr="00CD7E66" w:rsidRDefault="00900CF6" w:rsidP="00814BEE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  <w:p w:rsidR="00900CF6" w:rsidRPr="00406DB2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both"/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000 01 05 00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  <w:p w:rsidR="00900CF6" w:rsidRPr="009D7CEC" w:rsidRDefault="00900CF6" w:rsidP="00814BEE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8995</w:t>
            </w:r>
            <w:r>
              <w:rPr>
                <w:szCs w:val="28"/>
              </w:rPr>
              <w:t>,7</w:t>
            </w: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000 01 05 00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500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 xml:space="preserve">Увеличение остатков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3C1CEE" w:rsidRDefault="00900CF6" w:rsidP="00814B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1217215,8</w:t>
            </w: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000 01 05 02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500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 xml:space="preserve">Увеличение прочих остатков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1217215,8</w:t>
            </w: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000 01 05 02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01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510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1217215,8</w:t>
            </w: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000 01 05 02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01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05 0000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510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3D26BB" w:rsidRDefault="00900CF6" w:rsidP="00814B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1217215,8</w:t>
            </w: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000 01 05 00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Уменьшение остатков средств  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1358EE" w:rsidRDefault="00900CF6" w:rsidP="00814B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1226211,5</w:t>
            </w: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000 01 05 02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Уменьшение прочих остатков средств  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F81995" w:rsidRDefault="00900CF6" w:rsidP="00814B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1226211,5</w:t>
            </w: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000 01 05 02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01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00 0000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 xml:space="preserve">Уменьшение прочих остатков денежных 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F81995" w:rsidRDefault="00900CF6" w:rsidP="00814B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1226211,5</w:t>
            </w: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jc w:val="center"/>
              <w:rPr>
                <w:szCs w:val="28"/>
              </w:rPr>
            </w:pPr>
          </w:p>
        </w:tc>
      </w:tr>
      <w:tr w:rsidR="00900CF6" w:rsidRPr="000868CC" w:rsidTr="0076632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000 01 05 02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01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05 0000</w:t>
            </w:r>
            <w:r>
              <w:rPr>
                <w:szCs w:val="28"/>
              </w:rPr>
              <w:t xml:space="preserve"> </w:t>
            </w:r>
            <w:r w:rsidRPr="000868CC">
              <w:rPr>
                <w:szCs w:val="28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0868CC" w:rsidRDefault="00900CF6" w:rsidP="00814BEE">
            <w:pPr>
              <w:rPr>
                <w:szCs w:val="28"/>
              </w:rPr>
            </w:pPr>
            <w:r w:rsidRPr="000868CC">
              <w:rPr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00CF6" w:rsidRPr="00BA6199" w:rsidRDefault="00900CF6" w:rsidP="00814B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1226211,5</w:t>
            </w:r>
          </w:p>
        </w:tc>
      </w:tr>
    </w:tbl>
    <w:p w:rsidR="00900CF6" w:rsidRDefault="00900CF6" w:rsidP="00766328">
      <w:pPr>
        <w:rPr>
          <w:szCs w:val="28"/>
        </w:rPr>
      </w:pPr>
    </w:p>
    <w:p w:rsidR="00900CF6" w:rsidRDefault="00900CF6" w:rsidP="00766328">
      <w:pPr>
        <w:rPr>
          <w:szCs w:val="28"/>
        </w:rPr>
      </w:pPr>
    </w:p>
    <w:p w:rsidR="00900CF6" w:rsidRPr="00766328" w:rsidRDefault="00900CF6" w:rsidP="00766328">
      <w:pPr>
        <w:rPr>
          <w:szCs w:val="28"/>
        </w:rPr>
      </w:pPr>
    </w:p>
    <w:p w:rsidR="00900CF6" w:rsidRDefault="00900CF6" w:rsidP="00766328">
      <w:pPr>
        <w:rPr>
          <w:szCs w:val="28"/>
        </w:rPr>
      </w:pPr>
      <w:r>
        <w:rPr>
          <w:szCs w:val="28"/>
        </w:rPr>
        <w:t>Заместитель главы муниципального</w:t>
      </w:r>
    </w:p>
    <w:p w:rsidR="00900CF6" w:rsidRDefault="00900CF6" w:rsidP="00766328">
      <w:pPr>
        <w:rPr>
          <w:szCs w:val="28"/>
        </w:rPr>
      </w:pPr>
      <w:r>
        <w:rPr>
          <w:szCs w:val="28"/>
        </w:rPr>
        <w:t>образования Выселковский район,</w:t>
      </w:r>
    </w:p>
    <w:p w:rsidR="00900CF6" w:rsidRDefault="00900CF6" w:rsidP="00766328">
      <w:pPr>
        <w:rPr>
          <w:szCs w:val="28"/>
        </w:rPr>
      </w:pPr>
      <w:r>
        <w:rPr>
          <w:szCs w:val="28"/>
        </w:rPr>
        <w:t>начальник финансового управления</w:t>
      </w:r>
    </w:p>
    <w:p w:rsidR="00900CF6" w:rsidRDefault="00900CF6" w:rsidP="00766328">
      <w:pPr>
        <w:rPr>
          <w:szCs w:val="28"/>
        </w:rPr>
      </w:pPr>
      <w:r>
        <w:rPr>
          <w:szCs w:val="28"/>
        </w:rPr>
        <w:t>администрации муниципального образования</w:t>
      </w:r>
    </w:p>
    <w:p w:rsidR="00900CF6" w:rsidRDefault="00900CF6" w:rsidP="00766328">
      <w:pPr>
        <w:pStyle w:val="BodyTextIndent"/>
        <w:ind w:left="0"/>
        <w:rPr>
          <w:szCs w:val="28"/>
        </w:rPr>
      </w:pPr>
      <w:r>
        <w:rPr>
          <w:szCs w:val="28"/>
        </w:rPr>
        <w:t xml:space="preserve">Выселковский район                      </w:t>
      </w:r>
      <w:r w:rsidRPr="00502F3E">
        <w:rPr>
          <w:szCs w:val="28"/>
        </w:rPr>
        <w:t xml:space="preserve">                                          </w:t>
      </w:r>
      <w:r>
        <w:rPr>
          <w:szCs w:val="28"/>
        </w:rPr>
        <w:t xml:space="preserve">      </w:t>
      </w:r>
      <w:r w:rsidRPr="00502F3E">
        <w:rPr>
          <w:szCs w:val="28"/>
        </w:rPr>
        <w:t xml:space="preserve">  </w:t>
      </w:r>
      <w:r>
        <w:rPr>
          <w:szCs w:val="28"/>
        </w:rPr>
        <w:t>И.А.Колесникова</w:t>
      </w:r>
    </w:p>
    <w:sectPr w:rsidR="00900CF6" w:rsidSect="000A6E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72D54"/>
    <w:multiLevelType w:val="hybridMultilevel"/>
    <w:tmpl w:val="775EE17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26012E8A"/>
    <w:multiLevelType w:val="hybridMultilevel"/>
    <w:tmpl w:val="767287A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430199"/>
    <w:multiLevelType w:val="hybridMultilevel"/>
    <w:tmpl w:val="F22E54C8"/>
    <w:lvl w:ilvl="0" w:tplc="1D14E542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F97552"/>
    <w:multiLevelType w:val="hybridMultilevel"/>
    <w:tmpl w:val="C38EAB7C"/>
    <w:lvl w:ilvl="0" w:tplc="831AF76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4660E2C"/>
    <w:multiLevelType w:val="hybridMultilevel"/>
    <w:tmpl w:val="4B00B3E2"/>
    <w:lvl w:ilvl="0" w:tplc="275C504C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A9755D"/>
    <w:multiLevelType w:val="hybridMultilevel"/>
    <w:tmpl w:val="7688C6F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DE43F3"/>
    <w:multiLevelType w:val="hybridMultilevel"/>
    <w:tmpl w:val="A8A8C878"/>
    <w:lvl w:ilvl="0" w:tplc="8D32251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E3643B"/>
    <w:multiLevelType w:val="multilevel"/>
    <w:tmpl w:val="775EE17E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7E1822F9"/>
    <w:multiLevelType w:val="hybridMultilevel"/>
    <w:tmpl w:val="AB14BB68"/>
    <w:lvl w:ilvl="0" w:tplc="275C504C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6220"/>
    <w:rsid w:val="00004B64"/>
    <w:rsid w:val="00006010"/>
    <w:rsid w:val="00006108"/>
    <w:rsid w:val="00011DAA"/>
    <w:rsid w:val="00013747"/>
    <w:rsid w:val="00017808"/>
    <w:rsid w:val="000336F2"/>
    <w:rsid w:val="00036A7C"/>
    <w:rsid w:val="00047344"/>
    <w:rsid w:val="00050E2F"/>
    <w:rsid w:val="000524D9"/>
    <w:rsid w:val="00052DFC"/>
    <w:rsid w:val="00054CAE"/>
    <w:rsid w:val="00055187"/>
    <w:rsid w:val="00055A56"/>
    <w:rsid w:val="00056BBD"/>
    <w:rsid w:val="000623A2"/>
    <w:rsid w:val="000720F3"/>
    <w:rsid w:val="000868CC"/>
    <w:rsid w:val="00091533"/>
    <w:rsid w:val="000A5F5B"/>
    <w:rsid w:val="000A6E62"/>
    <w:rsid w:val="000A7F0D"/>
    <w:rsid w:val="000B021D"/>
    <w:rsid w:val="000C1A79"/>
    <w:rsid w:val="000D1271"/>
    <w:rsid w:val="000E0998"/>
    <w:rsid w:val="001014E2"/>
    <w:rsid w:val="0010277D"/>
    <w:rsid w:val="00103CA1"/>
    <w:rsid w:val="00107067"/>
    <w:rsid w:val="00107F09"/>
    <w:rsid w:val="00111BC2"/>
    <w:rsid w:val="00115890"/>
    <w:rsid w:val="00121188"/>
    <w:rsid w:val="00125BE7"/>
    <w:rsid w:val="001358EE"/>
    <w:rsid w:val="00137631"/>
    <w:rsid w:val="00143886"/>
    <w:rsid w:val="001441AA"/>
    <w:rsid w:val="00145645"/>
    <w:rsid w:val="00150CB0"/>
    <w:rsid w:val="001516EA"/>
    <w:rsid w:val="001534C1"/>
    <w:rsid w:val="00154CBC"/>
    <w:rsid w:val="00161975"/>
    <w:rsid w:val="00161CE2"/>
    <w:rsid w:val="00173D4D"/>
    <w:rsid w:val="00174428"/>
    <w:rsid w:val="001752C8"/>
    <w:rsid w:val="001842EF"/>
    <w:rsid w:val="00185C69"/>
    <w:rsid w:val="001963DD"/>
    <w:rsid w:val="00196C87"/>
    <w:rsid w:val="0019749E"/>
    <w:rsid w:val="00197C72"/>
    <w:rsid w:val="001A1B51"/>
    <w:rsid w:val="001A52C2"/>
    <w:rsid w:val="001A5425"/>
    <w:rsid w:val="001A6AA1"/>
    <w:rsid w:val="001B0913"/>
    <w:rsid w:val="001C2F1D"/>
    <w:rsid w:val="001C58C3"/>
    <w:rsid w:val="001C6220"/>
    <w:rsid w:val="001C7931"/>
    <w:rsid w:val="001C7ACA"/>
    <w:rsid w:val="001D0C78"/>
    <w:rsid w:val="001D1442"/>
    <w:rsid w:val="001D7FC5"/>
    <w:rsid w:val="001E371E"/>
    <w:rsid w:val="001E4D13"/>
    <w:rsid w:val="001E5B2D"/>
    <w:rsid w:val="001E6D90"/>
    <w:rsid w:val="001E6EE3"/>
    <w:rsid w:val="001E7E89"/>
    <w:rsid w:val="001F19E6"/>
    <w:rsid w:val="001F4774"/>
    <w:rsid w:val="0020088A"/>
    <w:rsid w:val="0020582D"/>
    <w:rsid w:val="002066CD"/>
    <w:rsid w:val="00207CD6"/>
    <w:rsid w:val="00210AF6"/>
    <w:rsid w:val="00216C66"/>
    <w:rsid w:val="0022098C"/>
    <w:rsid w:val="00226D62"/>
    <w:rsid w:val="002364FD"/>
    <w:rsid w:val="0024046E"/>
    <w:rsid w:val="002417CF"/>
    <w:rsid w:val="00243DF5"/>
    <w:rsid w:val="00244D0A"/>
    <w:rsid w:val="002456EB"/>
    <w:rsid w:val="00257C66"/>
    <w:rsid w:val="00266DE3"/>
    <w:rsid w:val="00266E3E"/>
    <w:rsid w:val="00267041"/>
    <w:rsid w:val="00270703"/>
    <w:rsid w:val="0027262A"/>
    <w:rsid w:val="00276953"/>
    <w:rsid w:val="00277916"/>
    <w:rsid w:val="00281B4B"/>
    <w:rsid w:val="0028586B"/>
    <w:rsid w:val="00286CEF"/>
    <w:rsid w:val="00291D6F"/>
    <w:rsid w:val="002929A8"/>
    <w:rsid w:val="002A663B"/>
    <w:rsid w:val="002B05B9"/>
    <w:rsid w:val="002B41AC"/>
    <w:rsid w:val="002C26F5"/>
    <w:rsid w:val="002D1F3E"/>
    <w:rsid w:val="002D4E46"/>
    <w:rsid w:val="002D5E3C"/>
    <w:rsid w:val="002D6A03"/>
    <w:rsid w:val="002D718C"/>
    <w:rsid w:val="002D71C5"/>
    <w:rsid w:val="002E5482"/>
    <w:rsid w:val="002E675D"/>
    <w:rsid w:val="002E6D79"/>
    <w:rsid w:val="002F426D"/>
    <w:rsid w:val="002F5104"/>
    <w:rsid w:val="002F77C5"/>
    <w:rsid w:val="0030321E"/>
    <w:rsid w:val="0030620C"/>
    <w:rsid w:val="00306703"/>
    <w:rsid w:val="00314BE8"/>
    <w:rsid w:val="00342F06"/>
    <w:rsid w:val="0034606D"/>
    <w:rsid w:val="003543DB"/>
    <w:rsid w:val="00355B01"/>
    <w:rsid w:val="00356F4E"/>
    <w:rsid w:val="00360A59"/>
    <w:rsid w:val="003617EE"/>
    <w:rsid w:val="00363BF2"/>
    <w:rsid w:val="003667AB"/>
    <w:rsid w:val="003716FB"/>
    <w:rsid w:val="00375720"/>
    <w:rsid w:val="00377482"/>
    <w:rsid w:val="00383E97"/>
    <w:rsid w:val="003B3390"/>
    <w:rsid w:val="003B768D"/>
    <w:rsid w:val="003B7E2F"/>
    <w:rsid w:val="003C1CEE"/>
    <w:rsid w:val="003C6282"/>
    <w:rsid w:val="003C6453"/>
    <w:rsid w:val="003C6F05"/>
    <w:rsid w:val="003C702D"/>
    <w:rsid w:val="003C7835"/>
    <w:rsid w:val="003D26BB"/>
    <w:rsid w:val="003D4349"/>
    <w:rsid w:val="003E1591"/>
    <w:rsid w:val="003E7C76"/>
    <w:rsid w:val="003F6887"/>
    <w:rsid w:val="00404167"/>
    <w:rsid w:val="00404914"/>
    <w:rsid w:val="00406C0B"/>
    <w:rsid w:val="00406DB2"/>
    <w:rsid w:val="00410BE7"/>
    <w:rsid w:val="00412798"/>
    <w:rsid w:val="004151D7"/>
    <w:rsid w:val="0041594C"/>
    <w:rsid w:val="00417F94"/>
    <w:rsid w:val="0042269D"/>
    <w:rsid w:val="0042357D"/>
    <w:rsid w:val="0042654E"/>
    <w:rsid w:val="0042729C"/>
    <w:rsid w:val="00435ECE"/>
    <w:rsid w:val="00437AAC"/>
    <w:rsid w:val="00442AED"/>
    <w:rsid w:val="00445252"/>
    <w:rsid w:val="0045661F"/>
    <w:rsid w:val="00460907"/>
    <w:rsid w:val="004728F9"/>
    <w:rsid w:val="00473C41"/>
    <w:rsid w:val="0047495D"/>
    <w:rsid w:val="00476F81"/>
    <w:rsid w:val="00480BB0"/>
    <w:rsid w:val="00484F94"/>
    <w:rsid w:val="00486161"/>
    <w:rsid w:val="00493F99"/>
    <w:rsid w:val="00495EF2"/>
    <w:rsid w:val="00496601"/>
    <w:rsid w:val="004A0C38"/>
    <w:rsid w:val="004A11DB"/>
    <w:rsid w:val="004A2B2F"/>
    <w:rsid w:val="004B0089"/>
    <w:rsid w:val="004B3933"/>
    <w:rsid w:val="004B7917"/>
    <w:rsid w:val="004C3974"/>
    <w:rsid w:val="004D536E"/>
    <w:rsid w:val="004D761D"/>
    <w:rsid w:val="004E394C"/>
    <w:rsid w:val="004E6DA2"/>
    <w:rsid w:val="004F0D4D"/>
    <w:rsid w:val="004F0F49"/>
    <w:rsid w:val="004F11CE"/>
    <w:rsid w:val="0050146E"/>
    <w:rsid w:val="00502EB8"/>
    <w:rsid w:val="00502F3E"/>
    <w:rsid w:val="00502F5D"/>
    <w:rsid w:val="00505022"/>
    <w:rsid w:val="0051413A"/>
    <w:rsid w:val="00547471"/>
    <w:rsid w:val="00551D15"/>
    <w:rsid w:val="00562985"/>
    <w:rsid w:val="00562A55"/>
    <w:rsid w:val="00567476"/>
    <w:rsid w:val="005720CE"/>
    <w:rsid w:val="005724D8"/>
    <w:rsid w:val="00581991"/>
    <w:rsid w:val="00584B71"/>
    <w:rsid w:val="0058524B"/>
    <w:rsid w:val="005931C5"/>
    <w:rsid w:val="00593D2D"/>
    <w:rsid w:val="00593D77"/>
    <w:rsid w:val="0059447B"/>
    <w:rsid w:val="00595715"/>
    <w:rsid w:val="0059706E"/>
    <w:rsid w:val="005A1BD8"/>
    <w:rsid w:val="005B0EC9"/>
    <w:rsid w:val="005B1263"/>
    <w:rsid w:val="005B3C2C"/>
    <w:rsid w:val="005D49FE"/>
    <w:rsid w:val="005E3BD4"/>
    <w:rsid w:val="005E61CD"/>
    <w:rsid w:val="005E6A60"/>
    <w:rsid w:val="005F13B0"/>
    <w:rsid w:val="005F43A9"/>
    <w:rsid w:val="005F49D5"/>
    <w:rsid w:val="00607736"/>
    <w:rsid w:val="006170F6"/>
    <w:rsid w:val="00624E8D"/>
    <w:rsid w:val="00636D54"/>
    <w:rsid w:val="00643FB9"/>
    <w:rsid w:val="006453A6"/>
    <w:rsid w:val="00646570"/>
    <w:rsid w:val="00652E7C"/>
    <w:rsid w:val="00656EFE"/>
    <w:rsid w:val="006624FB"/>
    <w:rsid w:val="006639C3"/>
    <w:rsid w:val="00663E35"/>
    <w:rsid w:val="00667201"/>
    <w:rsid w:val="006673A3"/>
    <w:rsid w:val="00667767"/>
    <w:rsid w:val="00672FD7"/>
    <w:rsid w:val="00673AFB"/>
    <w:rsid w:val="00676827"/>
    <w:rsid w:val="0068082B"/>
    <w:rsid w:val="00680F65"/>
    <w:rsid w:val="00690E11"/>
    <w:rsid w:val="0069365D"/>
    <w:rsid w:val="006A25F4"/>
    <w:rsid w:val="006A4978"/>
    <w:rsid w:val="006B0A87"/>
    <w:rsid w:val="006B2AF0"/>
    <w:rsid w:val="006C014B"/>
    <w:rsid w:val="006C5223"/>
    <w:rsid w:val="006D04EB"/>
    <w:rsid w:val="006D3A15"/>
    <w:rsid w:val="006D4270"/>
    <w:rsid w:val="006D4DB8"/>
    <w:rsid w:val="006D734A"/>
    <w:rsid w:val="006E2F76"/>
    <w:rsid w:val="006E671B"/>
    <w:rsid w:val="006F5E44"/>
    <w:rsid w:val="00701E93"/>
    <w:rsid w:val="00703B90"/>
    <w:rsid w:val="00716564"/>
    <w:rsid w:val="00723753"/>
    <w:rsid w:val="00731E0D"/>
    <w:rsid w:val="00734990"/>
    <w:rsid w:val="00742279"/>
    <w:rsid w:val="00745E83"/>
    <w:rsid w:val="00750991"/>
    <w:rsid w:val="00751F61"/>
    <w:rsid w:val="00762993"/>
    <w:rsid w:val="00766328"/>
    <w:rsid w:val="00766BD1"/>
    <w:rsid w:val="00774DDB"/>
    <w:rsid w:val="007756D2"/>
    <w:rsid w:val="00776B7D"/>
    <w:rsid w:val="00784FFC"/>
    <w:rsid w:val="007852DA"/>
    <w:rsid w:val="0079230E"/>
    <w:rsid w:val="00794D14"/>
    <w:rsid w:val="00794D87"/>
    <w:rsid w:val="00795C65"/>
    <w:rsid w:val="00796284"/>
    <w:rsid w:val="007A2F65"/>
    <w:rsid w:val="007B02F2"/>
    <w:rsid w:val="007B1087"/>
    <w:rsid w:val="007B294C"/>
    <w:rsid w:val="007C2C3C"/>
    <w:rsid w:val="007D2FFC"/>
    <w:rsid w:val="007D3A66"/>
    <w:rsid w:val="007D4E6C"/>
    <w:rsid w:val="007D4F25"/>
    <w:rsid w:val="007E61E2"/>
    <w:rsid w:val="007F0609"/>
    <w:rsid w:val="0080013B"/>
    <w:rsid w:val="00814BEE"/>
    <w:rsid w:val="008205C8"/>
    <w:rsid w:val="00822AF1"/>
    <w:rsid w:val="00843C0D"/>
    <w:rsid w:val="00843E41"/>
    <w:rsid w:val="00844CEE"/>
    <w:rsid w:val="008457F1"/>
    <w:rsid w:val="0084626E"/>
    <w:rsid w:val="00852235"/>
    <w:rsid w:val="008610F0"/>
    <w:rsid w:val="008627C6"/>
    <w:rsid w:val="00873F87"/>
    <w:rsid w:val="008838E5"/>
    <w:rsid w:val="00884108"/>
    <w:rsid w:val="008849B7"/>
    <w:rsid w:val="00890015"/>
    <w:rsid w:val="008901D8"/>
    <w:rsid w:val="008A090C"/>
    <w:rsid w:val="008A182E"/>
    <w:rsid w:val="008A322D"/>
    <w:rsid w:val="008A35EC"/>
    <w:rsid w:val="008A70C4"/>
    <w:rsid w:val="008B295C"/>
    <w:rsid w:val="008B489A"/>
    <w:rsid w:val="008B60D2"/>
    <w:rsid w:val="008B6A90"/>
    <w:rsid w:val="008B6F53"/>
    <w:rsid w:val="008C02DA"/>
    <w:rsid w:val="008C2C0E"/>
    <w:rsid w:val="008C5667"/>
    <w:rsid w:val="008C5820"/>
    <w:rsid w:val="008C69C2"/>
    <w:rsid w:val="008C796D"/>
    <w:rsid w:val="008D235C"/>
    <w:rsid w:val="008D30B0"/>
    <w:rsid w:val="008D5614"/>
    <w:rsid w:val="008D580A"/>
    <w:rsid w:val="008D66F9"/>
    <w:rsid w:val="008F1009"/>
    <w:rsid w:val="00900CF6"/>
    <w:rsid w:val="00901368"/>
    <w:rsid w:val="00904888"/>
    <w:rsid w:val="00907493"/>
    <w:rsid w:val="00913D4C"/>
    <w:rsid w:val="00923EF9"/>
    <w:rsid w:val="00927FA4"/>
    <w:rsid w:val="0093273A"/>
    <w:rsid w:val="00937D95"/>
    <w:rsid w:val="009402FC"/>
    <w:rsid w:val="009513D7"/>
    <w:rsid w:val="00952726"/>
    <w:rsid w:val="00952E12"/>
    <w:rsid w:val="00955CDE"/>
    <w:rsid w:val="00956A2A"/>
    <w:rsid w:val="00957F57"/>
    <w:rsid w:val="00964559"/>
    <w:rsid w:val="00972529"/>
    <w:rsid w:val="00980C27"/>
    <w:rsid w:val="00984BFD"/>
    <w:rsid w:val="00984F7D"/>
    <w:rsid w:val="00986DD5"/>
    <w:rsid w:val="009873D6"/>
    <w:rsid w:val="00993A99"/>
    <w:rsid w:val="00997422"/>
    <w:rsid w:val="009B35E3"/>
    <w:rsid w:val="009B6B6D"/>
    <w:rsid w:val="009B7267"/>
    <w:rsid w:val="009C0503"/>
    <w:rsid w:val="009C1C7B"/>
    <w:rsid w:val="009C264D"/>
    <w:rsid w:val="009D144C"/>
    <w:rsid w:val="009D27B0"/>
    <w:rsid w:val="009D7CEC"/>
    <w:rsid w:val="009E0895"/>
    <w:rsid w:val="009E1AE0"/>
    <w:rsid w:val="009E2516"/>
    <w:rsid w:val="009E6B3C"/>
    <w:rsid w:val="009E6F92"/>
    <w:rsid w:val="009F1A92"/>
    <w:rsid w:val="009F4DED"/>
    <w:rsid w:val="00A00276"/>
    <w:rsid w:val="00A02245"/>
    <w:rsid w:val="00A028D1"/>
    <w:rsid w:val="00A11341"/>
    <w:rsid w:val="00A15A67"/>
    <w:rsid w:val="00A21959"/>
    <w:rsid w:val="00A25F07"/>
    <w:rsid w:val="00A26DC8"/>
    <w:rsid w:val="00A32460"/>
    <w:rsid w:val="00A325AA"/>
    <w:rsid w:val="00A327D6"/>
    <w:rsid w:val="00A33CF6"/>
    <w:rsid w:val="00A35D30"/>
    <w:rsid w:val="00A36596"/>
    <w:rsid w:val="00A41C4F"/>
    <w:rsid w:val="00A46822"/>
    <w:rsid w:val="00A479F8"/>
    <w:rsid w:val="00A57D85"/>
    <w:rsid w:val="00A62ED4"/>
    <w:rsid w:val="00A7138D"/>
    <w:rsid w:val="00A80B61"/>
    <w:rsid w:val="00A865DC"/>
    <w:rsid w:val="00A926EA"/>
    <w:rsid w:val="00A9465A"/>
    <w:rsid w:val="00AA3578"/>
    <w:rsid w:val="00AA52FC"/>
    <w:rsid w:val="00AA5E04"/>
    <w:rsid w:val="00AB1A43"/>
    <w:rsid w:val="00AB6191"/>
    <w:rsid w:val="00AB7797"/>
    <w:rsid w:val="00AC6E15"/>
    <w:rsid w:val="00AD4C55"/>
    <w:rsid w:val="00AD59D6"/>
    <w:rsid w:val="00AD5CE4"/>
    <w:rsid w:val="00AE6269"/>
    <w:rsid w:val="00AF0660"/>
    <w:rsid w:val="00AF2688"/>
    <w:rsid w:val="00AF6299"/>
    <w:rsid w:val="00AF6A8A"/>
    <w:rsid w:val="00B01177"/>
    <w:rsid w:val="00B01E3D"/>
    <w:rsid w:val="00B03160"/>
    <w:rsid w:val="00B11026"/>
    <w:rsid w:val="00B1196D"/>
    <w:rsid w:val="00B12D33"/>
    <w:rsid w:val="00B1348B"/>
    <w:rsid w:val="00B2137A"/>
    <w:rsid w:val="00B22664"/>
    <w:rsid w:val="00B3061C"/>
    <w:rsid w:val="00B34102"/>
    <w:rsid w:val="00B36751"/>
    <w:rsid w:val="00B414D5"/>
    <w:rsid w:val="00B517A6"/>
    <w:rsid w:val="00B567A4"/>
    <w:rsid w:val="00B73329"/>
    <w:rsid w:val="00BA1E18"/>
    <w:rsid w:val="00BA53AA"/>
    <w:rsid w:val="00BA6199"/>
    <w:rsid w:val="00BA65CA"/>
    <w:rsid w:val="00BA67C5"/>
    <w:rsid w:val="00BB0826"/>
    <w:rsid w:val="00BC1167"/>
    <w:rsid w:val="00BC2BE0"/>
    <w:rsid w:val="00BD2384"/>
    <w:rsid w:val="00BD4827"/>
    <w:rsid w:val="00BD7E87"/>
    <w:rsid w:val="00BE06D2"/>
    <w:rsid w:val="00BE7085"/>
    <w:rsid w:val="00BF3529"/>
    <w:rsid w:val="00BF36F2"/>
    <w:rsid w:val="00BF50DC"/>
    <w:rsid w:val="00C04FC1"/>
    <w:rsid w:val="00C13EC1"/>
    <w:rsid w:val="00C15E6D"/>
    <w:rsid w:val="00C17A99"/>
    <w:rsid w:val="00C25708"/>
    <w:rsid w:val="00C308CB"/>
    <w:rsid w:val="00C4328E"/>
    <w:rsid w:val="00C51231"/>
    <w:rsid w:val="00C518D7"/>
    <w:rsid w:val="00C5557D"/>
    <w:rsid w:val="00C726D7"/>
    <w:rsid w:val="00C83286"/>
    <w:rsid w:val="00C96B28"/>
    <w:rsid w:val="00C974A6"/>
    <w:rsid w:val="00CA0A00"/>
    <w:rsid w:val="00CA0E7A"/>
    <w:rsid w:val="00CB2912"/>
    <w:rsid w:val="00CB3478"/>
    <w:rsid w:val="00CB53B0"/>
    <w:rsid w:val="00CC009B"/>
    <w:rsid w:val="00CC101F"/>
    <w:rsid w:val="00CC25DB"/>
    <w:rsid w:val="00CD40EE"/>
    <w:rsid w:val="00CD7A05"/>
    <w:rsid w:val="00CD7E66"/>
    <w:rsid w:val="00CE36F9"/>
    <w:rsid w:val="00CE4A43"/>
    <w:rsid w:val="00CE5BBE"/>
    <w:rsid w:val="00D019CD"/>
    <w:rsid w:val="00D02BAB"/>
    <w:rsid w:val="00D10A51"/>
    <w:rsid w:val="00D20453"/>
    <w:rsid w:val="00D22025"/>
    <w:rsid w:val="00D248B2"/>
    <w:rsid w:val="00D260D2"/>
    <w:rsid w:val="00D31644"/>
    <w:rsid w:val="00D41BD6"/>
    <w:rsid w:val="00D42B3A"/>
    <w:rsid w:val="00D44ACC"/>
    <w:rsid w:val="00D46FE8"/>
    <w:rsid w:val="00D47537"/>
    <w:rsid w:val="00D534EE"/>
    <w:rsid w:val="00D63872"/>
    <w:rsid w:val="00D6395B"/>
    <w:rsid w:val="00D70EA1"/>
    <w:rsid w:val="00D719AD"/>
    <w:rsid w:val="00D80BC7"/>
    <w:rsid w:val="00D818BB"/>
    <w:rsid w:val="00D87270"/>
    <w:rsid w:val="00D8767A"/>
    <w:rsid w:val="00D878CE"/>
    <w:rsid w:val="00D9448D"/>
    <w:rsid w:val="00D95184"/>
    <w:rsid w:val="00D96F16"/>
    <w:rsid w:val="00DA2922"/>
    <w:rsid w:val="00DA5D0C"/>
    <w:rsid w:val="00DA7D5E"/>
    <w:rsid w:val="00DB35DA"/>
    <w:rsid w:val="00DB4230"/>
    <w:rsid w:val="00DC1ADC"/>
    <w:rsid w:val="00DD1234"/>
    <w:rsid w:val="00DD44C0"/>
    <w:rsid w:val="00DD463C"/>
    <w:rsid w:val="00DF3D81"/>
    <w:rsid w:val="00DF4608"/>
    <w:rsid w:val="00DF5FC1"/>
    <w:rsid w:val="00DF7955"/>
    <w:rsid w:val="00E11434"/>
    <w:rsid w:val="00E11EE2"/>
    <w:rsid w:val="00E16443"/>
    <w:rsid w:val="00E17796"/>
    <w:rsid w:val="00E210F2"/>
    <w:rsid w:val="00E21664"/>
    <w:rsid w:val="00E261D6"/>
    <w:rsid w:val="00E270A0"/>
    <w:rsid w:val="00E278A0"/>
    <w:rsid w:val="00E27B39"/>
    <w:rsid w:val="00E34DB9"/>
    <w:rsid w:val="00E525D1"/>
    <w:rsid w:val="00E5260E"/>
    <w:rsid w:val="00E57CA8"/>
    <w:rsid w:val="00E7121E"/>
    <w:rsid w:val="00E74BDB"/>
    <w:rsid w:val="00E80154"/>
    <w:rsid w:val="00E8082F"/>
    <w:rsid w:val="00E817AE"/>
    <w:rsid w:val="00E8347E"/>
    <w:rsid w:val="00E84E45"/>
    <w:rsid w:val="00E855C7"/>
    <w:rsid w:val="00E8633F"/>
    <w:rsid w:val="00E863B2"/>
    <w:rsid w:val="00EA20A0"/>
    <w:rsid w:val="00EB25BB"/>
    <w:rsid w:val="00EB2C12"/>
    <w:rsid w:val="00EB48AC"/>
    <w:rsid w:val="00EC25D7"/>
    <w:rsid w:val="00EC51D3"/>
    <w:rsid w:val="00EC5C6B"/>
    <w:rsid w:val="00ED1C35"/>
    <w:rsid w:val="00ED24F1"/>
    <w:rsid w:val="00ED630A"/>
    <w:rsid w:val="00ED79B2"/>
    <w:rsid w:val="00EE62BC"/>
    <w:rsid w:val="00EF699E"/>
    <w:rsid w:val="00EF7299"/>
    <w:rsid w:val="00EF7859"/>
    <w:rsid w:val="00F03F19"/>
    <w:rsid w:val="00F04B8B"/>
    <w:rsid w:val="00F07E28"/>
    <w:rsid w:val="00F111F8"/>
    <w:rsid w:val="00F11798"/>
    <w:rsid w:val="00F20D78"/>
    <w:rsid w:val="00F227E8"/>
    <w:rsid w:val="00F53DA8"/>
    <w:rsid w:val="00F556AE"/>
    <w:rsid w:val="00F7097E"/>
    <w:rsid w:val="00F74CCE"/>
    <w:rsid w:val="00F74FA2"/>
    <w:rsid w:val="00F81995"/>
    <w:rsid w:val="00F84313"/>
    <w:rsid w:val="00F84F16"/>
    <w:rsid w:val="00F9162E"/>
    <w:rsid w:val="00F9348B"/>
    <w:rsid w:val="00F943A9"/>
    <w:rsid w:val="00F94D3D"/>
    <w:rsid w:val="00F97807"/>
    <w:rsid w:val="00FB3DA5"/>
    <w:rsid w:val="00FB6361"/>
    <w:rsid w:val="00FB66DB"/>
    <w:rsid w:val="00FC0CE1"/>
    <w:rsid w:val="00FD0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E45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07067"/>
    <w:pPr>
      <w:keepNext/>
      <w:spacing w:line="360" w:lineRule="auto"/>
      <w:jc w:val="center"/>
      <w:outlineLvl w:val="0"/>
    </w:pPr>
    <w:rPr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07067"/>
    <w:rPr>
      <w:sz w:val="32"/>
    </w:rPr>
  </w:style>
  <w:style w:type="paragraph" w:customStyle="1" w:styleId="2">
    <w:name w:val="Знак Знак2 Знак Знак Знак Знак Знак Знак"/>
    <w:basedOn w:val="Normal"/>
    <w:uiPriority w:val="99"/>
    <w:rsid w:val="001C6220"/>
    <w:pPr>
      <w:spacing w:after="160" w:line="240" w:lineRule="exact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15890"/>
    <w:pPr>
      <w:jc w:val="center"/>
    </w:pPr>
    <w:rPr>
      <w:color w:val="000000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21CF7"/>
    <w:rPr>
      <w:sz w:val="28"/>
      <w:szCs w:val="24"/>
    </w:rPr>
  </w:style>
  <w:style w:type="paragraph" w:styleId="BodyTextIndent">
    <w:name w:val="Body Text Indent"/>
    <w:aliases w:val="Основной текст с отступом Знак"/>
    <w:basedOn w:val="Normal"/>
    <w:link w:val="BodyTextIndentChar"/>
    <w:uiPriority w:val="99"/>
    <w:rsid w:val="00115890"/>
    <w:pPr>
      <w:ind w:left="6096"/>
      <w:jc w:val="center"/>
    </w:pPr>
    <w:rPr>
      <w:color w:val="000000"/>
    </w:rPr>
  </w:style>
  <w:style w:type="character" w:customStyle="1" w:styleId="BodyTextIndentChar">
    <w:name w:val="Body Text Indent Char"/>
    <w:aliases w:val="Основной текст с отступом Знак Char"/>
    <w:basedOn w:val="DefaultParagraphFont"/>
    <w:link w:val="BodyTextIndent"/>
    <w:uiPriority w:val="99"/>
    <w:semiHidden/>
    <w:rsid w:val="00E21CF7"/>
    <w:rPr>
      <w:sz w:val="28"/>
      <w:szCs w:val="24"/>
    </w:rPr>
  </w:style>
  <w:style w:type="table" w:styleId="TableGrid">
    <w:name w:val="Table Grid"/>
    <w:basedOn w:val="TableNormal"/>
    <w:uiPriority w:val="99"/>
    <w:rsid w:val="00AA5E0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843E41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43E41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43E41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0">
    <w:name w:val="Знак2"/>
    <w:basedOn w:val="Normal"/>
    <w:uiPriority w:val="99"/>
    <w:rsid w:val="00956A2A"/>
    <w:pPr>
      <w:spacing w:after="160" w:line="240" w:lineRule="exact"/>
    </w:pPr>
    <w:rPr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10706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07067"/>
    <w:rPr>
      <w:rFonts w:ascii="Cambria" w:hAnsi="Cambria"/>
      <w:b/>
      <w:kern w:val="28"/>
      <w:sz w:val="32"/>
      <w:lang w:val="ru-RU" w:eastAsia="ru-RU"/>
    </w:rPr>
  </w:style>
  <w:style w:type="character" w:customStyle="1" w:styleId="a">
    <w:name w:val="Цветовое выделение"/>
    <w:uiPriority w:val="99"/>
    <w:rsid w:val="00107067"/>
    <w:rPr>
      <w:b/>
      <w:color w:val="26282F"/>
    </w:rPr>
  </w:style>
  <w:style w:type="paragraph" w:customStyle="1" w:styleId="a0">
    <w:name w:val="Нормальный (таблица)"/>
    <w:basedOn w:val="Normal"/>
    <w:next w:val="Normal"/>
    <w:link w:val="a1"/>
    <w:uiPriority w:val="99"/>
    <w:rsid w:val="00107067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character" w:customStyle="1" w:styleId="a1">
    <w:name w:val="Нормальный (таблица) Знак"/>
    <w:link w:val="a0"/>
    <w:uiPriority w:val="99"/>
    <w:locked/>
    <w:rsid w:val="00107067"/>
    <w:rPr>
      <w:rFonts w:ascii="Arial" w:hAnsi="Arial"/>
      <w:sz w:val="24"/>
      <w:lang w:val="ru-RU" w:eastAsia="ru-RU"/>
    </w:rPr>
  </w:style>
  <w:style w:type="paragraph" w:customStyle="1" w:styleId="a2">
    <w:name w:val="Прижатый влево"/>
    <w:basedOn w:val="Normal"/>
    <w:next w:val="Normal"/>
    <w:uiPriority w:val="99"/>
    <w:rsid w:val="00107067"/>
    <w:pPr>
      <w:widowControl w:val="0"/>
      <w:autoSpaceDE w:val="0"/>
      <w:autoSpaceDN w:val="0"/>
      <w:adjustRightInd w:val="0"/>
    </w:pPr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rsid w:val="00342F06"/>
    <w:pPr>
      <w:tabs>
        <w:tab w:val="center" w:pos="4677"/>
        <w:tab w:val="right" w:pos="9355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23EF9"/>
    <w:rPr>
      <w:sz w:val="24"/>
      <w:lang w:val="ru-RU" w:eastAsia="ru-RU"/>
    </w:rPr>
  </w:style>
  <w:style w:type="paragraph" w:customStyle="1" w:styleId="ConsNormal">
    <w:name w:val="ConsNormal"/>
    <w:uiPriority w:val="99"/>
    <w:rsid w:val="00342F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342F0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PageNumber">
    <w:name w:val="page number"/>
    <w:basedOn w:val="DefaultParagraphFont"/>
    <w:uiPriority w:val="99"/>
    <w:rsid w:val="00342F0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42F06"/>
    <w:pPr>
      <w:tabs>
        <w:tab w:val="center" w:pos="4677"/>
        <w:tab w:val="right" w:pos="9355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E21CF7"/>
    <w:rPr>
      <w:sz w:val="28"/>
      <w:szCs w:val="24"/>
    </w:rPr>
  </w:style>
  <w:style w:type="paragraph" w:customStyle="1" w:styleId="a3">
    <w:name w:val="Таблицы (моноширинный)"/>
    <w:basedOn w:val="Normal"/>
    <w:next w:val="Normal"/>
    <w:uiPriority w:val="99"/>
    <w:rsid w:val="00342F0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Знак Знак Знак Знак Знак Знак Знак Знак Знак Знак Знак"/>
    <w:basedOn w:val="Normal"/>
    <w:uiPriority w:val="99"/>
    <w:rsid w:val="00342F06"/>
    <w:pPr>
      <w:spacing w:after="160" w:line="240" w:lineRule="exact"/>
    </w:pPr>
    <w:rPr>
      <w:sz w:val="20"/>
      <w:szCs w:val="20"/>
    </w:rPr>
  </w:style>
  <w:style w:type="paragraph" w:customStyle="1" w:styleId="a5">
    <w:name w:val="обычный_ Знак Знак Знак Знак"/>
    <w:basedOn w:val="Normal"/>
    <w:autoRedefine/>
    <w:uiPriority w:val="99"/>
    <w:rsid w:val="00CD40EE"/>
    <w:pPr>
      <w:autoSpaceDE w:val="0"/>
      <w:autoSpaceDN w:val="0"/>
      <w:adjustRightInd w:val="0"/>
      <w:spacing w:after="200" w:line="276" w:lineRule="auto"/>
      <w:ind w:firstLine="720"/>
    </w:pPr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rsid w:val="001441A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441AA"/>
    <w:rPr>
      <w:rFonts w:ascii="Tahoma" w:hAnsi="Tahoma"/>
      <w:sz w:val="16"/>
    </w:rPr>
  </w:style>
  <w:style w:type="paragraph" w:customStyle="1" w:styleId="21">
    <w:name w:val="Знак Знак2 Знак Знак"/>
    <w:basedOn w:val="Normal"/>
    <w:uiPriority w:val="99"/>
    <w:rsid w:val="003C702D"/>
    <w:pPr>
      <w:spacing w:after="160" w:line="240" w:lineRule="exact"/>
    </w:pPr>
    <w:rPr>
      <w:sz w:val="20"/>
      <w:szCs w:val="20"/>
    </w:rPr>
  </w:style>
  <w:style w:type="paragraph" w:customStyle="1" w:styleId="22">
    <w:name w:val="Знак Знак2 Знак Знак Знак Знак Знак Знак Знак Знак Знак Знак Знак Знак Знак Знак Знак Знак Знак Знак Знак Знак"/>
    <w:basedOn w:val="Normal"/>
    <w:uiPriority w:val="99"/>
    <w:rsid w:val="002C26F5"/>
    <w:pPr>
      <w:spacing w:after="160" w:line="240" w:lineRule="exact"/>
    </w:pPr>
    <w:rPr>
      <w:sz w:val="20"/>
      <w:szCs w:val="20"/>
    </w:rPr>
  </w:style>
  <w:style w:type="paragraph" w:styleId="PlainText">
    <w:name w:val="Plain Text"/>
    <w:aliases w:val="Знак"/>
    <w:basedOn w:val="Normal"/>
    <w:link w:val="PlainTextChar"/>
    <w:uiPriority w:val="99"/>
    <w:rsid w:val="001A6AA1"/>
    <w:rPr>
      <w:rFonts w:ascii="Courier New" w:hAnsi="Courier New"/>
      <w:sz w:val="20"/>
      <w:szCs w:val="20"/>
    </w:rPr>
  </w:style>
  <w:style w:type="character" w:customStyle="1" w:styleId="PlainTextChar">
    <w:name w:val="Plain Text Char"/>
    <w:aliases w:val="Знак Char"/>
    <w:basedOn w:val="DefaultParagraphFont"/>
    <w:link w:val="PlainText"/>
    <w:uiPriority w:val="99"/>
    <w:locked/>
    <w:rsid w:val="001A6AA1"/>
    <w:rPr>
      <w:rFonts w:ascii="Courier New" w:hAnsi="Courier New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16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179</TotalTime>
  <Pages>34</Pages>
  <Words>8080</Words>
  <Characters>-32766</Characters>
  <Application>Microsoft Office Outlook</Application>
  <DocSecurity>0</DocSecurity>
  <Lines>0</Lines>
  <Paragraphs>0</Paragraphs>
  <ScaleCrop>false</ScaleCrop>
  <Company>Администрация МО Выселковский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Данилиди</cp:lastModifiedBy>
  <cp:revision>69</cp:revision>
  <cp:lastPrinted>2019-05-23T12:53:00Z</cp:lastPrinted>
  <dcterms:created xsi:type="dcterms:W3CDTF">2018-12-20T14:54:00Z</dcterms:created>
  <dcterms:modified xsi:type="dcterms:W3CDTF">2019-05-24T11:50:00Z</dcterms:modified>
</cp:coreProperties>
</file>